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9F0DD" w14:textId="0E54F5B5" w:rsidR="00050650" w:rsidRDefault="005E7369" w:rsidP="00315E66">
      <w:pPr>
        <w:pStyle w:val="datumtevilka"/>
        <w:rPr>
          <w:rFonts w:cs="Arial"/>
          <w:color w:val="000000"/>
        </w:rPr>
      </w:pPr>
      <w:r w:rsidRPr="003C18C5">
        <w:rPr>
          <w:rFonts w:cs="Arial"/>
          <w:noProof/>
          <w:color w:val="000000"/>
        </w:rPr>
        <mc:AlternateContent>
          <mc:Choice Requires="wps">
            <w:drawing>
              <wp:anchor distT="360045" distB="540385" distL="0" distR="0" simplePos="0" relativeHeight="251657216" behindDoc="0" locked="0" layoutInCell="1" allowOverlap="0" wp14:anchorId="46C16D64" wp14:editId="375C36C9">
                <wp:simplePos x="0" y="0"/>
                <wp:positionH relativeFrom="margin">
                  <wp:align>left</wp:align>
                </wp:positionH>
                <wp:positionV relativeFrom="page">
                  <wp:posOffset>1876424</wp:posOffset>
                </wp:positionV>
                <wp:extent cx="2520315" cy="1052195"/>
                <wp:effectExtent l="0" t="0" r="13335" b="14605"/>
                <wp:wrapTopAndBottom/>
                <wp:docPr id="2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1052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926269" w14:textId="77777777" w:rsidR="00050650" w:rsidRDefault="00050650" w:rsidP="00016ED8">
                            <w:pPr>
                              <w:pStyle w:val="Naslov3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4F2C3D9" w14:textId="2EFE2306" w:rsidR="00DC3900" w:rsidRDefault="00DC3900" w:rsidP="00016ED8">
                            <w:pPr>
                              <w:pStyle w:val="Naslov3"/>
                              <w:rPr>
                                <w:sz w:val="20"/>
                                <w:szCs w:val="20"/>
                              </w:rPr>
                            </w:pPr>
                            <w:r w:rsidRPr="003C0A38">
                              <w:rPr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  <w:p w14:paraId="46BB9E7A" w14:textId="77777777" w:rsidR="00050650" w:rsidRPr="00050650" w:rsidRDefault="00050650" w:rsidP="00050650"/>
                          <w:p w14:paraId="60501F91" w14:textId="77777777" w:rsidR="00DC3900" w:rsidRPr="003E1C74" w:rsidRDefault="00DC3900" w:rsidP="007D75C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C16D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0;margin-top:147.75pt;width:198.45pt;height:82.85pt;z-index:251657216;visibility:visible;mso-wrap-style:square;mso-width-percent:0;mso-height-percent:0;mso-wrap-distance-left:0;mso-wrap-distance-top:28.35pt;mso-wrap-distance-right:0;mso-wrap-distance-bottom:42.55pt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" o:allowoverlap="f" filled="f" stroked="f">
                <v:textbox inset="0,0,0,0">
                  <w:txbxContent>
                    <w:p w14:paraId="66926269" w14:textId="77777777" w:rsidR="00050650" w:rsidRDefault="00050650" w:rsidP="00016ED8">
                      <w:pPr>
                        <w:pStyle w:val="Naslov3"/>
                        <w:rPr>
                          <w:sz w:val="20"/>
                          <w:szCs w:val="20"/>
                        </w:rPr>
                      </w:pPr>
                    </w:p>
                    <w:p w14:paraId="34F2C3D9" w14:textId="2EFE2306" w:rsidR="00DC3900" w:rsidRDefault="00DC3900" w:rsidP="00016ED8">
                      <w:pPr>
                        <w:pStyle w:val="Naslov3"/>
                        <w:rPr>
                          <w:sz w:val="20"/>
                          <w:szCs w:val="20"/>
                        </w:rPr>
                      </w:pPr>
                      <w:r w:rsidRPr="003C0A38">
                        <w:rPr>
                          <w:sz w:val="20"/>
                          <w:szCs w:val="20"/>
                        </w:rPr>
                        <w:t>Vsem potencialnim ponudnikom</w:t>
                      </w:r>
                    </w:p>
                    <w:p w14:paraId="46BB9E7A" w14:textId="77777777" w:rsidR="00050650" w:rsidRPr="00050650" w:rsidRDefault="00050650" w:rsidP="00050650"/>
                    <w:p w14:paraId="60501F91" w14:textId="77777777" w:rsidR="00DC3900" w:rsidRPr="003E1C74" w:rsidRDefault="00DC3900" w:rsidP="007D75CF"/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766C3561" w14:textId="2B62DCD2" w:rsidR="007D75CF" w:rsidRPr="00174D00" w:rsidRDefault="007D75CF" w:rsidP="00315E66">
      <w:pPr>
        <w:pStyle w:val="datumtevilka"/>
        <w:rPr>
          <w:rFonts w:cs="Arial"/>
          <w:color w:val="000000"/>
        </w:rPr>
      </w:pPr>
      <w:r w:rsidRPr="003C18C5">
        <w:rPr>
          <w:rFonts w:cs="Arial"/>
          <w:color w:val="000000"/>
        </w:rPr>
        <w:t xml:space="preserve">Številka: </w:t>
      </w:r>
      <w:r w:rsidRPr="003C18C5">
        <w:rPr>
          <w:rFonts w:cs="Arial"/>
          <w:color w:val="000000"/>
        </w:rPr>
        <w:tab/>
      </w:r>
      <w:r w:rsidR="00E10109" w:rsidRPr="0010798E">
        <w:rPr>
          <w:rFonts w:cs="Arial"/>
          <w:color w:val="000000"/>
        </w:rPr>
        <w:t>430-</w:t>
      </w:r>
      <w:r w:rsidR="00E71156">
        <w:rPr>
          <w:rFonts w:cs="Arial"/>
          <w:color w:val="000000"/>
        </w:rPr>
        <w:t>1835</w:t>
      </w:r>
      <w:r w:rsidR="00E16B32" w:rsidRPr="0010798E">
        <w:rPr>
          <w:rFonts w:cs="Arial"/>
          <w:color w:val="000000"/>
        </w:rPr>
        <w:t>/202</w:t>
      </w:r>
      <w:r w:rsidR="00932552" w:rsidRPr="0010798E">
        <w:rPr>
          <w:rFonts w:cs="Arial"/>
          <w:color w:val="000000"/>
        </w:rPr>
        <w:t>2</w:t>
      </w:r>
      <w:r w:rsidR="00E10109" w:rsidRPr="0010798E">
        <w:rPr>
          <w:rFonts w:cs="Arial"/>
          <w:color w:val="000000"/>
        </w:rPr>
        <w:t>/</w:t>
      </w:r>
      <w:r w:rsidR="00134FEA">
        <w:rPr>
          <w:rFonts w:cs="Arial"/>
          <w:color w:val="000000"/>
        </w:rPr>
        <w:t>5</w:t>
      </w:r>
      <w:r w:rsidR="002962A7" w:rsidRPr="0010798E">
        <w:rPr>
          <w:rFonts w:cs="Arial"/>
          <w:color w:val="000000"/>
        </w:rPr>
        <w:t xml:space="preserve"> </w:t>
      </w:r>
      <w:r w:rsidR="00016ED8" w:rsidRPr="0010798E">
        <w:rPr>
          <w:rFonts w:cs="Arial"/>
          <w:color w:val="000000"/>
        </w:rPr>
        <w:t xml:space="preserve"> (</w:t>
      </w:r>
      <w:r w:rsidR="003D5696" w:rsidRPr="0010798E">
        <w:rPr>
          <w:rFonts w:cs="Arial"/>
          <w:color w:val="000000"/>
        </w:rPr>
        <w:t>1</w:t>
      </w:r>
      <w:r w:rsidR="008344D4" w:rsidRPr="0010798E">
        <w:rPr>
          <w:rFonts w:cs="Arial"/>
          <w:color w:val="000000"/>
        </w:rPr>
        <w:t>54</w:t>
      </w:r>
      <w:r w:rsidR="003D5696" w:rsidRPr="0010798E">
        <w:rPr>
          <w:rFonts w:cs="Arial"/>
          <w:color w:val="000000"/>
        </w:rPr>
        <w:t>1-</w:t>
      </w:r>
      <w:r w:rsidR="00AE44E6" w:rsidRPr="0010798E">
        <w:rPr>
          <w:rFonts w:cs="Arial"/>
          <w:color w:val="000000"/>
        </w:rPr>
        <w:t>0</w:t>
      </w:r>
      <w:r w:rsidR="00E71156">
        <w:rPr>
          <w:rFonts w:cs="Arial"/>
          <w:color w:val="000000"/>
        </w:rPr>
        <w:t>4</w:t>
      </w:r>
      <w:r w:rsidR="0052230D" w:rsidRPr="0010798E">
        <w:rPr>
          <w:rFonts w:cs="Arial"/>
          <w:color w:val="000000"/>
        </w:rPr>
        <w:t>)</w:t>
      </w:r>
      <w:r w:rsidR="00E16B32" w:rsidRPr="00174D00">
        <w:rPr>
          <w:rFonts w:cs="Arial"/>
          <w:noProof/>
        </w:rPr>
        <w:t xml:space="preserve"> </w:t>
      </w:r>
    </w:p>
    <w:p w14:paraId="3048D156" w14:textId="40B69C3D" w:rsidR="007D75CF" w:rsidRPr="003C18C5" w:rsidRDefault="00C250D5" w:rsidP="00315E66">
      <w:pPr>
        <w:pStyle w:val="datumtevilka"/>
        <w:rPr>
          <w:rFonts w:cs="Arial"/>
          <w:color w:val="000000"/>
        </w:rPr>
      </w:pPr>
      <w:r w:rsidRPr="00174D00">
        <w:rPr>
          <w:rFonts w:cs="Arial"/>
          <w:color w:val="000000"/>
        </w:rPr>
        <w:t xml:space="preserve">Datum: </w:t>
      </w:r>
      <w:r w:rsidRPr="00174D00">
        <w:rPr>
          <w:rFonts w:cs="Arial"/>
          <w:color w:val="000000"/>
        </w:rPr>
        <w:tab/>
      </w:r>
      <w:r w:rsidR="00B15CD9" w:rsidRPr="0010798E">
        <w:rPr>
          <w:rFonts w:cs="Arial"/>
          <w:color w:val="000000"/>
        </w:rPr>
        <w:t>2</w:t>
      </w:r>
      <w:r w:rsidR="0029006B">
        <w:rPr>
          <w:rFonts w:cs="Arial"/>
          <w:color w:val="000000"/>
        </w:rPr>
        <w:t>4</w:t>
      </w:r>
      <w:r w:rsidR="00016ED8" w:rsidRPr="0010798E">
        <w:rPr>
          <w:rFonts w:cs="Arial"/>
          <w:color w:val="000000"/>
        </w:rPr>
        <w:t xml:space="preserve">. </w:t>
      </w:r>
      <w:r w:rsidR="00E71156">
        <w:rPr>
          <w:rFonts w:cs="Arial"/>
          <w:color w:val="000000"/>
        </w:rPr>
        <w:t>3</w:t>
      </w:r>
      <w:r w:rsidR="00F20A87" w:rsidRPr="0010798E">
        <w:rPr>
          <w:rFonts w:cs="Arial"/>
          <w:color w:val="000000"/>
        </w:rPr>
        <w:t>. 202</w:t>
      </w:r>
      <w:r w:rsidR="00285F6C" w:rsidRPr="0010798E">
        <w:rPr>
          <w:rFonts w:cs="Arial"/>
          <w:color w:val="000000"/>
        </w:rPr>
        <w:t>3</w:t>
      </w:r>
      <w:r w:rsidR="007D75CF" w:rsidRPr="003C18C5">
        <w:rPr>
          <w:rFonts w:cs="Arial"/>
          <w:color w:val="000000"/>
        </w:rPr>
        <w:t xml:space="preserve"> </w:t>
      </w:r>
    </w:p>
    <w:p w14:paraId="749396E6" w14:textId="77777777" w:rsidR="00DD3761" w:rsidRPr="003C18C5" w:rsidRDefault="00DD3761" w:rsidP="00315E66">
      <w:pPr>
        <w:pStyle w:val="ZADEVA"/>
        <w:rPr>
          <w:rFonts w:cs="Arial"/>
          <w:color w:val="000000"/>
          <w:szCs w:val="20"/>
          <w:lang w:val="sl-SI"/>
        </w:rPr>
      </w:pPr>
    </w:p>
    <w:p w14:paraId="5D10DA68" w14:textId="32E15749" w:rsidR="00FA49D7" w:rsidRPr="003C18C5" w:rsidRDefault="007D75CF" w:rsidP="00315E66">
      <w:pPr>
        <w:pStyle w:val="ZADEVA"/>
        <w:rPr>
          <w:rFonts w:cs="Arial"/>
          <w:color w:val="000000"/>
          <w:szCs w:val="20"/>
          <w:lang w:val="sl-SI"/>
        </w:rPr>
      </w:pPr>
      <w:r w:rsidRPr="003C18C5">
        <w:rPr>
          <w:rFonts w:cs="Arial"/>
          <w:color w:val="000000"/>
          <w:szCs w:val="20"/>
          <w:lang w:val="sl-SI"/>
        </w:rPr>
        <w:t xml:space="preserve">Zadeva: </w:t>
      </w:r>
      <w:r w:rsidRPr="003C18C5">
        <w:rPr>
          <w:rFonts w:cs="Arial"/>
          <w:color w:val="000000"/>
          <w:szCs w:val="20"/>
          <w:lang w:val="sl-SI"/>
        </w:rPr>
        <w:tab/>
      </w:r>
      <w:r w:rsidR="00AE44E6" w:rsidRPr="008860E9">
        <w:rPr>
          <w:rFonts w:cs="Arial"/>
          <w:color w:val="000000"/>
          <w:szCs w:val="20"/>
          <w:lang w:val="sl-SI"/>
        </w:rPr>
        <w:t>Dodatn</w:t>
      </w:r>
      <w:r w:rsidR="00B15CD9">
        <w:rPr>
          <w:rFonts w:cs="Arial"/>
          <w:color w:val="000000"/>
          <w:szCs w:val="20"/>
          <w:lang w:val="sl-SI"/>
        </w:rPr>
        <w:t>a</w:t>
      </w:r>
      <w:r w:rsidR="00AE44E6" w:rsidRPr="008860E9">
        <w:rPr>
          <w:rFonts w:cs="Arial"/>
          <w:color w:val="000000"/>
          <w:szCs w:val="20"/>
          <w:lang w:val="sl-SI"/>
        </w:rPr>
        <w:t xml:space="preserve"> pojasnil</w:t>
      </w:r>
      <w:r w:rsidR="00B15CD9">
        <w:rPr>
          <w:rFonts w:cs="Arial"/>
          <w:color w:val="000000"/>
          <w:szCs w:val="20"/>
          <w:lang w:val="sl-SI"/>
        </w:rPr>
        <w:t>a</w:t>
      </w:r>
      <w:r w:rsidR="00473316" w:rsidRPr="008860E9">
        <w:rPr>
          <w:rFonts w:cs="Arial"/>
          <w:color w:val="000000"/>
          <w:szCs w:val="20"/>
          <w:lang w:val="sl-SI"/>
        </w:rPr>
        <w:t xml:space="preserve"> </w:t>
      </w:r>
      <w:r w:rsidR="008247B0" w:rsidRPr="008860E9">
        <w:rPr>
          <w:rFonts w:cs="Arial"/>
          <w:color w:val="000000"/>
          <w:szCs w:val="20"/>
          <w:lang w:val="sl-SI"/>
        </w:rPr>
        <w:t>v zvezi s pripravo ponudbe</w:t>
      </w:r>
      <w:r w:rsidR="005542E5">
        <w:rPr>
          <w:rFonts w:cs="Arial"/>
          <w:color w:val="000000"/>
          <w:szCs w:val="20"/>
          <w:lang w:val="sl-SI"/>
        </w:rPr>
        <w:t xml:space="preserve"> in sprememba razpisne dokumentacije</w:t>
      </w:r>
      <w:r w:rsidR="00E54730" w:rsidRPr="008860E9">
        <w:rPr>
          <w:rFonts w:cs="Arial"/>
          <w:color w:val="000000"/>
          <w:szCs w:val="20"/>
          <w:lang w:val="sl-SI"/>
        </w:rPr>
        <w:t xml:space="preserve"> </w:t>
      </w:r>
    </w:p>
    <w:p w14:paraId="6A97B480" w14:textId="77777777" w:rsidR="00A25F75" w:rsidRPr="003C18C5" w:rsidRDefault="00A25F75" w:rsidP="00315E66">
      <w:pPr>
        <w:rPr>
          <w:rFonts w:cs="Arial"/>
          <w:color w:val="000000"/>
          <w:szCs w:val="20"/>
        </w:rPr>
      </w:pPr>
    </w:p>
    <w:p w14:paraId="58F481D8" w14:textId="504B7019" w:rsidR="00E54730" w:rsidRPr="005B7232" w:rsidRDefault="005D7EA9" w:rsidP="00E71156">
      <w:pPr>
        <w:jc w:val="both"/>
        <w:rPr>
          <w:rFonts w:cs="Arial"/>
          <w:szCs w:val="20"/>
        </w:rPr>
      </w:pPr>
      <w:r w:rsidRPr="005B7232">
        <w:rPr>
          <w:rFonts w:cs="Arial"/>
          <w:szCs w:val="20"/>
        </w:rPr>
        <w:t xml:space="preserve">V </w:t>
      </w:r>
      <w:r w:rsidR="00A27854" w:rsidRPr="005B7232">
        <w:rPr>
          <w:rFonts w:cs="Arial"/>
          <w:szCs w:val="20"/>
        </w:rPr>
        <w:t xml:space="preserve">zvezi z </w:t>
      </w:r>
      <w:r w:rsidR="00401178" w:rsidRPr="005B7232">
        <w:rPr>
          <w:rFonts w:cs="Arial"/>
          <w:szCs w:val="20"/>
        </w:rPr>
        <w:t xml:space="preserve">javnim naročilom za </w:t>
      </w:r>
      <w:r w:rsidR="00A27854" w:rsidRPr="005B7232">
        <w:rPr>
          <w:rFonts w:cs="Arial"/>
          <w:szCs w:val="20"/>
        </w:rPr>
        <w:t xml:space="preserve">oddajo </w:t>
      </w:r>
      <w:r w:rsidR="00E71156" w:rsidRPr="00E71156">
        <w:rPr>
          <w:rFonts w:cs="Arial"/>
          <w:szCs w:val="20"/>
        </w:rPr>
        <w:t>javnega naročila blaga po odprtem postopku za nakup in dobavo rezervnih delov za orožje, št. 430-1835/2022</w:t>
      </w:r>
      <w:r w:rsidR="009278F2" w:rsidRPr="005B7232">
        <w:rPr>
          <w:rFonts w:cs="Arial"/>
          <w:szCs w:val="20"/>
        </w:rPr>
        <w:t>,</w:t>
      </w:r>
      <w:r w:rsidR="00ED0774" w:rsidRPr="005B7232">
        <w:rPr>
          <w:rFonts w:cs="Arial"/>
          <w:szCs w:val="20"/>
        </w:rPr>
        <w:t xml:space="preserve"> objavljenim </w:t>
      </w:r>
      <w:r w:rsidR="009278F2" w:rsidRPr="005B7232">
        <w:rPr>
          <w:rFonts w:cs="Arial"/>
          <w:szCs w:val="20"/>
        </w:rPr>
        <w:t>na portalu javnih naročil</w:t>
      </w:r>
      <w:r w:rsidR="00E71156">
        <w:rPr>
          <w:rFonts w:cs="Arial"/>
          <w:szCs w:val="20"/>
        </w:rPr>
        <w:t xml:space="preserve"> dne  2. 3. 2023</w:t>
      </w:r>
      <w:r w:rsidR="009278F2" w:rsidRPr="005B7232">
        <w:rPr>
          <w:rFonts w:cs="Arial"/>
          <w:szCs w:val="20"/>
        </w:rPr>
        <w:t xml:space="preserve">, pod objavo št. </w:t>
      </w:r>
      <w:r w:rsidR="00E71156" w:rsidRPr="00E71156">
        <w:rPr>
          <w:rFonts w:cs="Arial"/>
          <w:szCs w:val="20"/>
        </w:rPr>
        <w:t>JN001162/2023-B01</w:t>
      </w:r>
      <w:r w:rsidRPr="005B7232">
        <w:rPr>
          <w:rFonts w:cs="Arial"/>
          <w:szCs w:val="20"/>
        </w:rPr>
        <w:t xml:space="preserve">, </w:t>
      </w:r>
      <w:r w:rsidR="00416DA2" w:rsidRPr="005B7232">
        <w:rPr>
          <w:rFonts w:cs="Arial"/>
          <w:szCs w:val="20"/>
        </w:rPr>
        <w:t>in v Uradnemu listu Evropske unije</w:t>
      </w:r>
      <w:r w:rsidR="008860E9" w:rsidRPr="005B7232">
        <w:rPr>
          <w:rFonts w:cs="Arial"/>
          <w:szCs w:val="20"/>
        </w:rPr>
        <w:t xml:space="preserve"> </w:t>
      </w:r>
      <w:r w:rsidR="00285F6C" w:rsidRPr="005B7232">
        <w:rPr>
          <w:rFonts w:cs="Arial"/>
          <w:szCs w:val="20"/>
        </w:rPr>
        <w:br/>
      </w:r>
      <w:r w:rsidR="00221EC6">
        <w:rPr>
          <w:rFonts w:cs="Arial"/>
          <w:szCs w:val="20"/>
        </w:rPr>
        <w:t>3</w:t>
      </w:r>
      <w:r w:rsidR="00416DA2" w:rsidRPr="005B7232">
        <w:rPr>
          <w:rFonts w:cs="Arial"/>
          <w:szCs w:val="20"/>
        </w:rPr>
        <w:t xml:space="preserve">. </w:t>
      </w:r>
      <w:r w:rsidR="00221EC6">
        <w:rPr>
          <w:rFonts w:cs="Arial"/>
          <w:szCs w:val="20"/>
        </w:rPr>
        <w:t>3</w:t>
      </w:r>
      <w:r w:rsidR="00416DA2" w:rsidRPr="005B7232">
        <w:rPr>
          <w:rFonts w:cs="Arial"/>
          <w:szCs w:val="20"/>
        </w:rPr>
        <w:t>. 202</w:t>
      </w:r>
      <w:r w:rsidR="00285F6C" w:rsidRPr="005B7232">
        <w:rPr>
          <w:rFonts w:cs="Arial"/>
          <w:szCs w:val="20"/>
        </w:rPr>
        <w:t>3</w:t>
      </w:r>
      <w:r w:rsidR="00416DA2" w:rsidRPr="005B7232">
        <w:rPr>
          <w:rFonts w:cs="Arial"/>
          <w:szCs w:val="20"/>
        </w:rPr>
        <w:t>, pod objavo št. 202</w:t>
      </w:r>
      <w:r w:rsidR="00285F6C" w:rsidRPr="005B7232">
        <w:rPr>
          <w:rFonts w:cs="Arial"/>
          <w:szCs w:val="20"/>
        </w:rPr>
        <w:t>3</w:t>
      </w:r>
      <w:r w:rsidR="00416DA2" w:rsidRPr="005B7232">
        <w:rPr>
          <w:rFonts w:cs="Arial"/>
          <w:szCs w:val="20"/>
        </w:rPr>
        <w:t xml:space="preserve">/S </w:t>
      </w:r>
      <w:r w:rsidR="00285F6C" w:rsidRPr="005B7232">
        <w:rPr>
          <w:rFonts w:cs="Arial"/>
          <w:szCs w:val="20"/>
        </w:rPr>
        <w:t>0</w:t>
      </w:r>
      <w:r w:rsidR="00221EC6">
        <w:rPr>
          <w:rFonts w:cs="Arial"/>
          <w:szCs w:val="20"/>
        </w:rPr>
        <w:t>45-130547</w:t>
      </w:r>
      <w:r w:rsidR="00932552" w:rsidRPr="005B7232">
        <w:rPr>
          <w:rFonts w:cs="Arial"/>
          <w:szCs w:val="20"/>
        </w:rPr>
        <w:t>,</w:t>
      </w:r>
      <w:r w:rsidR="00416DA2" w:rsidRPr="005B7232">
        <w:rPr>
          <w:rFonts w:cs="Arial"/>
          <w:szCs w:val="20"/>
        </w:rPr>
        <w:t xml:space="preserve"> </w:t>
      </w:r>
      <w:r w:rsidR="00AE44E6" w:rsidRPr="005B7232">
        <w:rPr>
          <w:rFonts w:cs="Arial"/>
          <w:szCs w:val="20"/>
        </w:rPr>
        <w:t>smo prejeli pisn</w:t>
      </w:r>
      <w:r w:rsidR="00E12C6C">
        <w:rPr>
          <w:rFonts w:cs="Arial"/>
          <w:szCs w:val="20"/>
        </w:rPr>
        <w:t>o</w:t>
      </w:r>
      <w:r w:rsidR="00AE44E6" w:rsidRPr="005B7232">
        <w:rPr>
          <w:rFonts w:cs="Arial"/>
          <w:szCs w:val="20"/>
        </w:rPr>
        <w:t xml:space="preserve"> vprašanj</w:t>
      </w:r>
      <w:r w:rsidR="00E12C6C">
        <w:rPr>
          <w:rFonts w:cs="Arial"/>
          <w:szCs w:val="20"/>
        </w:rPr>
        <w:t>e</w:t>
      </w:r>
      <w:r w:rsidR="00670235" w:rsidRPr="005B7232">
        <w:rPr>
          <w:rFonts w:cs="Arial"/>
          <w:szCs w:val="20"/>
        </w:rPr>
        <w:t xml:space="preserve"> potencialn</w:t>
      </w:r>
      <w:r w:rsidR="008860E9" w:rsidRPr="005B7232">
        <w:rPr>
          <w:rFonts w:cs="Arial"/>
          <w:szCs w:val="20"/>
        </w:rPr>
        <w:t>ega</w:t>
      </w:r>
      <w:r w:rsidR="00670235" w:rsidRPr="005B7232">
        <w:rPr>
          <w:rFonts w:cs="Arial"/>
          <w:szCs w:val="20"/>
        </w:rPr>
        <w:t xml:space="preserve"> ponudnik</w:t>
      </w:r>
      <w:r w:rsidR="008860E9" w:rsidRPr="005B7232">
        <w:rPr>
          <w:rFonts w:cs="Arial"/>
          <w:szCs w:val="20"/>
        </w:rPr>
        <w:t>a</w:t>
      </w:r>
      <w:r w:rsidR="00473316" w:rsidRPr="005B7232">
        <w:rPr>
          <w:rFonts w:cs="Arial"/>
          <w:szCs w:val="20"/>
        </w:rPr>
        <w:t xml:space="preserve"> v zve</w:t>
      </w:r>
      <w:r w:rsidR="00AE44E6" w:rsidRPr="005B7232">
        <w:rPr>
          <w:rFonts w:cs="Arial"/>
          <w:szCs w:val="20"/>
        </w:rPr>
        <w:t>zi s pripravo ponudbe,</w:t>
      </w:r>
      <w:r w:rsidR="008860E9" w:rsidRPr="005B7232">
        <w:rPr>
          <w:rFonts w:cs="Arial"/>
          <w:szCs w:val="20"/>
        </w:rPr>
        <w:t xml:space="preserve"> </w:t>
      </w:r>
      <w:r w:rsidR="00AE44E6" w:rsidRPr="005B7232">
        <w:rPr>
          <w:rFonts w:cs="Arial"/>
          <w:szCs w:val="20"/>
        </w:rPr>
        <w:t>na kater</w:t>
      </w:r>
      <w:r w:rsidR="00E12C6C">
        <w:rPr>
          <w:rFonts w:cs="Arial"/>
          <w:szCs w:val="20"/>
        </w:rPr>
        <w:t>o</w:t>
      </w:r>
      <w:r w:rsidR="00473316" w:rsidRPr="005B7232">
        <w:rPr>
          <w:rFonts w:cs="Arial"/>
          <w:szCs w:val="20"/>
        </w:rPr>
        <w:t xml:space="preserve"> vam v nadaljevanju </w:t>
      </w:r>
      <w:r w:rsidR="008247B0" w:rsidRPr="005B7232">
        <w:rPr>
          <w:rFonts w:cs="Arial"/>
          <w:szCs w:val="20"/>
        </w:rPr>
        <w:t>poda</w:t>
      </w:r>
      <w:r w:rsidR="00AE44E6" w:rsidRPr="005B7232">
        <w:rPr>
          <w:rFonts w:cs="Arial"/>
          <w:szCs w:val="20"/>
        </w:rPr>
        <w:t>jamo dodatn</w:t>
      </w:r>
      <w:r w:rsidR="00E12C6C">
        <w:rPr>
          <w:rFonts w:cs="Arial"/>
          <w:szCs w:val="20"/>
        </w:rPr>
        <w:t>o</w:t>
      </w:r>
      <w:r w:rsidR="00AE44E6" w:rsidRPr="005B7232">
        <w:rPr>
          <w:rFonts w:cs="Arial"/>
          <w:szCs w:val="20"/>
        </w:rPr>
        <w:t xml:space="preserve"> pojasnil</w:t>
      </w:r>
      <w:r w:rsidR="00E12C6C">
        <w:rPr>
          <w:rFonts w:cs="Arial"/>
          <w:szCs w:val="20"/>
        </w:rPr>
        <w:t>o</w:t>
      </w:r>
      <w:r w:rsidR="0010798E" w:rsidRPr="005B7232">
        <w:rPr>
          <w:rFonts w:cs="Arial"/>
          <w:szCs w:val="20"/>
        </w:rPr>
        <w:t xml:space="preserve"> ter obenem posredujemo spremembo razpisne dokumentacije</w:t>
      </w:r>
      <w:r w:rsidR="00E54730" w:rsidRPr="005B7232">
        <w:rPr>
          <w:rFonts w:cs="Arial"/>
          <w:szCs w:val="20"/>
        </w:rPr>
        <w:t>, kot sledi:</w:t>
      </w:r>
    </w:p>
    <w:p w14:paraId="75236F62" w14:textId="25196D6C" w:rsidR="00B53FB9" w:rsidRPr="005B7232" w:rsidRDefault="00B53FB9" w:rsidP="00343C42">
      <w:pPr>
        <w:jc w:val="both"/>
        <w:rPr>
          <w:rFonts w:cs="Arial"/>
          <w:b/>
          <w:szCs w:val="20"/>
        </w:rPr>
      </w:pPr>
    </w:p>
    <w:p w14:paraId="5B879449" w14:textId="77777777" w:rsidR="00522172" w:rsidRPr="005B7232" w:rsidRDefault="00522172" w:rsidP="00343C42">
      <w:pPr>
        <w:jc w:val="both"/>
        <w:rPr>
          <w:rFonts w:cs="Arial"/>
          <w:b/>
          <w:szCs w:val="20"/>
        </w:rPr>
      </w:pPr>
    </w:p>
    <w:p w14:paraId="19DA3B7F" w14:textId="36E5928D" w:rsidR="00AE44E6" w:rsidRPr="005B7232" w:rsidRDefault="009F61EB" w:rsidP="00B81C07">
      <w:pPr>
        <w:jc w:val="both"/>
        <w:rPr>
          <w:rFonts w:cs="Arial"/>
          <w:b/>
          <w:szCs w:val="20"/>
        </w:rPr>
      </w:pPr>
      <w:r w:rsidRPr="005B7232">
        <w:rPr>
          <w:rFonts w:cs="Arial"/>
          <w:b/>
          <w:szCs w:val="20"/>
        </w:rPr>
        <w:t xml:space="preserve">I. </w:t>
      </w:r>
      <w:r w:rsidR="005F6CDA" w:rsidRPr="005B7232">
        <w:rPr>
          <w:rFonts w:cs="Arial"/>
          <w:b/>
          <w:szCs w:val="20"/>
        </w:rPr>
        <w:t>V</w:t>
      </w:r>
      <w:r w:rsidR="0020264D" w:rsidRPr="005B7232">
        <w:rPr>
          <w:rFonts w:cs="Arial"/>
          <w:b/>
          <w:szCs w:val="20"/>
        </w:rPr>
        <w:t>PRAŠANJ</w:t>
      </w:r>
      <w:r w:rsidR="00E12C6C">
        <w:rPr>
          <w:rFonts w:cs="Arial"/>
          <w:b/>
          <w:szCs w:val="20"/>
        </w:rPr>
        <w:t>E</w:t>
      </w:r>
    </w:p>
    <w:p w14:paraId="77F4C1FA" w14:textId="3145D806" w:rsidR="007E332D" w:rsidRPr="005B7232" w:rsidRDefault="007E332D" w:rsidP="00B81C07">
      <w:pPr>
        <w:rPr>
          <w:rFonts w:eastAsia="Calibri" w:cs="Arial"/>
          <w:b/>
          <w:szCs w:val="20"/>
          <w:shd w:val="clear" w:color="auto" w:fill="FFFFFF"/>
        </w:rPr>
      </w:pPr>
      <w:r w:rsidRPr="005B7232">
        <w:rPr>
          <w:rFonts w:eastAsia="Calibri" w:cs="Arial"/>
          <w:b/>
          <w:szCs w:val="20"/>
          <w:shd w:val="clear" w:color="auto" w:fill="FFFFFF"/>
        </w:rPr>
        <w:t xml:space="preserve">Datum prejema: </w:t>
      </w:r>
      <w:r w:rsidR="00F24C8B">
        <w:rPr>
          <w:rFonts w:cs="Arial"/>
          <w:b/>
          <w:szCs w:val="20"/>
          <w:shd w:val="clear" w:color="auto" w:fill="FFFFFF"/>
        </w:rPr>
        <w:t>20.3</w:t>
      </w:r>
      <w:r w:rsidR="00817AAD" w:rsidRPr="005B7232">
        <w:rPr>
          <w:rFonts w:cs="Arial"/>
          <w:b/>
          <w:szCs w:val="20"/>
          <w:shd w:val="clear" w:color="auto" w:fill="FFFFFF"/>
        </w:rPr>
        <w:t>.2023   </w:t>
      </w:r>
      <w:r w:rsidR="00F24C8B">
        <w:rPr>
          <w:rFonts w:cs="Arial"/>
          <w:b/>
          <w:szCs w:val="20"/>
          <w:shd w:val="clear" w:color="auto" w:fill="FFFFFF"/>
        </w:rPr>
        <w:t>10</w:t>
      </w:r>
      <w:r w:rsidR="00817AAD" w:rsidRPr="005B7232">
        <w:rPr>
          <w:rFonts w:cs="Arial"/>
          <w:b/>
          <w:szCs w:val="20"/>
          <w:shd w:val="clear" w:color="auto" w:fill="FFFFFF"/>
        </w:rPr>
        <w:t>:</w:t>
      </w:r>
      <w:r w:rsidR="00F24C8B">
        <w:rPr>
          <w:rFonts w:cs="Arial"/>
          <w:b/>
          <w:szCs w:val="20"/>
          <w:shd w:val="clear" w:color="auto" w:fill="FFFFFF"/>
        </w:rPr>
        <w:t>31</w:t>
      </w:r>
    </w:p>
    <w:p w14:paraId="5E8BB8E9" w14:textId="77777777" w:rsidR="00522172" w:rsidRPr="005B7232" w:rsidRDefault="00522172" w:rsidP="00B81C07">
      <w:pPr>
        <w:rPr>
          <w:rFonts w:cs="Arial"/>
          <w:szCs w:val="20"/>
        </w:rPr>
      </w:pPr>
    </w:p>
    <w:p w14:paraId="1956CA0C" w14:textId="6A0AE4C1" w:rsidR="00F24C8B" w:rsidRPr="00F24C8B" w:rsidRDefault="000379CC" w:rsidP="00F24C8B">
      <w:pPr>
        <w:rPr>
          <w:rFonts w:cs="Arial"/>
          <w:i/>
          <w:szCs w:val="20"/>
          <w:shd w:val="clear" w:color="auto" w:fill="FFFFFF"/>
        </w:rPr>
      </w:pPr>
      <w:r w:rsidRPr="005B7232">
        <w:rPr>
          <w:rFonts w:cs="Arial"/>
          <w:szCs w:val="20"/>
        </w:rPr>
        <w:br/>
      </w:r>
      <w:r w:rsidRPr="005B7232">
        <w:rPr>
          <w:rFonts w:cs="Arial"/>
          <w:i/>
          <w:szCs w:val="20"/>
          <w:shd w:val="clear" w:color="auto" w:fill="FFFFFF"/>
        </w:rPr>
        <w:t xml:space="preserve">1. </w:t>
      </w:r>
      <w:r w:rsidR="00F24C8B" w:rsidRPr="00F24C8B">
        <w:rPr>
          <w:rFonts w:cs="Arial"/>
          <w:i/>
          <w:szCs w:val="20"/>
          <w:shd w:val="clear" w:color="auto" w:fill="FFFFFF"/>
        </w:rPr>
        <w:t>Spoštovani,</w:t>
      </w:r>
      <w:r w:rsidR="000862FC">
        <w:rPr>
          <w:rFonts w:cs="Arial"/>
          <w:i/>
          <w:szCs w:val="20"/>
          <w:shd w:val="clear" w:color="auto" w:fill="FFFFFF"/>
        </w:rPr>
        <w:t xml:space="preserve"> </w:t>
      </w:r>
      <w:r w:rsidR="00F24C8B" w:rsidRPr="00F24C8B">
        <w:rPr>
          <w:rFonts w:cs="Arial"/>
          <w:i/>
          <w:szCs w:val="20"/>
          <w:shd w:val="clear" w:color="auto" w:fill="FFFFFF"/>
        </w:rPr>
        <w:t>pošiljamo vam vprašanje vezano na sklop 2:</w:t>
      </w:r>
    </w:p>
    <w:p w14:paraId="09D4E593" w14:textId="03D62539" w:rsidR="000379CC" w:rsidRDefault="00F24C8B" w:rsidP="00F24C8B">
      <w:pPr>
        <w:rPr>
          <w:rFonts w:cs="Arial"/>
          <w:i/>
          <w:szCs w:val="20"/>
          <w:shd w:val="clear" w:color="auto" w:fill="FFFFFF"/>
        </w:rPr>
      </w:pPr>
      <w:r w:rsidRPr="00F24C8B">
        <w:rPr>
          <w:rFonts w:cs="Arial"/>
          <w:i/>
          <w:szCs w:val="20"/>
          <w:shd w:val="clear" w:color="auto" w:fill="FFFFFF"/>
        </w:rPr>
        <w:t xml:space="preserve">Pri proizvajalcu je prišlo do spremembe identifikacijske številke za artikel pod </w:t>
      </w:r>
      <w:proofErr w:type="spellStart"/>
      <w:r w:rsidRPr="00F24C8B">
        <w:rPr>
          <w:rFonts w:cs="Arial"/>
          <w:i/>
          <w:szCs w:val="20"/>
          <w:shd w:val="clear" w:color="auto" w:fill="FFFFFF"/>
        </w:rPr>
        <w:t>zap</w:t>
      </w:r>
      <w:proofErr w:type="spellEnd"/>
      <w:r w:rsidRPr="00F24C8B">
        <w:rPr>
          <w:rFonts w:cs="Arial"/>
          <w:i/>
          <w:szCs w:val="20"/>
          <w:shd w:val="clear" w:color="auto" w:fill="FFFFFF"/>
        </w:rPr>
        <w:t xml:space="preserve">. št. 4, zato vam lahko ponudimo enak artikel, ki se zdaj vodi pod </w:t>
      </w:r>
      <w:proofErr w:type="spellStart"/>
      <w:r w:rsidRPr="00F24C8B">
        <w:rPr>
          <w:rFonts w:cs="Arial"/>
          <w:i/>
          <w:szCs w:val="20"/>
          <w:shd w:val="clear" w:color="auto" w:fill="FFFFFF"/>
        </w:rPr>
        <w:t>ident</w:t>
      </w:r>
      <w:proofErr w:type="spellEnd"/>
      <w:r w:rsidRPr="00F24C8B">
        <w:rPr>
          <w:rFonts w:cs="Arial"/>
          <w:i/>
          <w:szCs w:val="20"/>
          <w:shd w:val="clear" w:color="auto" w:fill="FFFFFF"/>
        </w:rPr>
        <w:t>. št. 226207. Prosimo za potrditev, da se naročnik strinja z navedenim.</w:t>
      </w:r>
      <w:r w:rsidR="00FD2B68">
        <w:rPr>
          <w:rFonts w:cs="Arial"/>
          <w:i/>
          <w:szCs w:val="20"/>
          <w:shd w:val="clear" w:color="auto" w:fill="FFFFFF"/>
        </w:rPr>
        <w:t xml:space="preserve"> </w:t>
      </w:r>
      <w:r w:rsidRPr="00F24C8B">
        <w:rPr>
          <w:rFonts w:cs="Arial"/>
          <w:i/>
          <w:szCs w:val="20"/>
          <w:shd w:val="clear" w:color="auto" w:fill="FFFFFF"/>
        </w:rPr>
        <w:t>Zahvaljujemo se vam za razumevanje.</w:t>
      </w:r>
    </w:p>
    <w:p w14:paraId="3243DD97" w14:textId="77777777" w:rsidR="00F24C8B" w:rsidRPr="005B7232" w:rsidRDefault="00F24C8B" w:rsidP="00F24C8B">
      <w:pPr>
        <w:rPr>
          <w:rFonts w:cs="Arial"/>
          <w:i/>
          <w:szCs w:val="20"/>
          <w:shd w:val="clear" w:color="auto" w:fill="FFFFFF"/>
        </w:rPr>
      </w:pPr>
    </w:p>
    <w:p w14:paraId="4777E3F0" w14:textId="0B57FD7E" w:rsidR="000379CC" w:rsidRPr="005B7232" w:rsidRDefault="000379CC" w:rsidP="00B81C07">
      <w:pPr>
        <w:rPr>
          <w:rFonts w:eastAsia="Calibri" w:cs="Arial"/>
          <w:b/>
          <w:szCs w:val="20"/>
          <w:shd w:val="clear" w:color="auto" w:fill="FFFFFF"/>
        </w:rPr>
      </w:pPr>
      <w:r w:rsidRPr="005B7232">
        <w:rPr>
          <w:rFonts w:eastAsia="Calibri" w:cs="Arial"/>
          <w:b/>
          <w:szCs w:val="20"/>
          <w:shd w:val="clear" w:color="auto" w:fill="FFFFFF"/>
        </w:rPr>
        <w:t>Odgovor:</w:t>
      </w:r>
    </w:p>
    <w:p w14:paraId="4E3CEF0C" w14:textId="18380F0C" w:rsidR="00464959" w:rsidRPr="005B7232" w:rsidRDefault="00D444B0" w:rsidP="00B81C07">
      <w:pPr>
        <w:jc w:val="both"/>
        <w:rPr>
          <w:rFonts w:cs="Arial"/>
          <w:szCs w:val="20"/>
          <w:shd w:val="clear" w:color="auto" w:fill="FFFFFF"/>
        </w:rPr>
      </w:pPr>
      <w:r>
        <w:rPr>
          <w:rFonts w:cs="Arial"/>
          <w:szCs w:val="20"/>
          <w:shd w:val="clear" w:color="auto" w:fill="FFFFFF"/>
        </w:rPr>
        <w:t xml:space="preserve">Naročnik je preučil prejeto vprašanje in spreminja razpisno dokumentacijo </w:t>
      </w:r>
      <w:r w:rsidR="00666D65">
        <w:rPr>
          <w:rFonts w:cs="Arial"/>
          <w:szCs w:val="20"/>
          <w:shd w:val="clear" w:color="auto" w:fill="FFFFFF"/>
        </w:rPr>
        <w:t xml:space="preserve">za sklop 2 </w:t>
      </w:r>
      <w:r>
        <w:rPr>
          <w:rFonts w:cs="Arial"/>
          <w:szCs w:val="20"/>
          <w:shd w:val="clear" w:color="auto" w:fill="FFFFFF"/>
        </w:rPr>
        <w:t>kot sledi v nadaljevanju.</w:t>
      </w:r>
    </w:p>
    <w:p w14:paraId="2447EA4D" w14:textId="2211591F" w:rsidR="0010798E" w:rsidRPr="005B7232" w:rsidRDefault="000379CC" w:rsidP="00B81C07">
      <w:pPr>
        <w:rPr>
          <w:rFonts w:eastAsia="Calibri" w:cs="Arial"/>
          <w:b/>
          <w:szCs w:val="20"/>
          <w:shd w:val="clear" w:color="auto" w:fill="FFFFFF"/>
        </w:rPr>
      </w:pPr>
      <w:r w:rsidRPr="005B7232">
        <w:rPr>
          <w:rFonts w:cs="Arial"/>
          <w:i/>
          <w:szCs w:val="20"/>
        </w:rPr>
        <w:br/>
      </w:r>
    </w:p>
    <w:p w14:paraId="7FEDBC6D" w14:textId="15A347B4" w:rsidR="00B26EA1" w:rsidRPr="005B7232" w:rsidRDefault="009F61EB" w:rsidP="00B81C07">
      <w:pPr>
        <w:rPr>
          <w:rFonts w:eastAsia="Calibri" w:cs="Arial"/>
          <w:b/>
          <w:szCs w:val="20"/>
        </w:rPr>
      </w:pPr>
      <w:r w:rsidRPr="005B7232">
        <w:rPr>
          <w:rFonts w:eastAsia="Calibri" w:cs="Arial"/>
          <w:b/>
          <w:szCs w:val="20"/>
        </w:rPr>
        <w:t xml:space="preserve">II. </w:t>
      </w:r>
      <w:r w:rsidR="00522172" w:rsidRPr="005B7232">
        <w:rPr>
          <w:rFonts w:eastAsia="Calibri" w:cs="Arial"/>
          <w:b/>
          <w:szCs w:val="20"/>
        </w:rPr>
        <w:t>SPREMEMBA RAZPISNE DOKUMENTACIJE</w:t>
      </w:r>
    </w:p>
    <w:p w14:paraId="42DC2656" w14:textId="12B77C40" w:rsidR="001A209D" w:rsidRPr="005B7232" w:rsidRDefault="001A209D" w:rsidP="00B81C07">
      <w:pPr>
        <w:rPr>
          <w:rFonts w:eastAsia="Calibri" w:cs="Arial"/>
          <w:b/>
          <w:szCs w:val="20"/>
        </w:rPr>
      </w:pPr>
    </w:p>
    <w:p w14:paraId="03904F34" w14:textId="63C10214" w:rsidR="00BB3B6C" w:rsidRDefault="001A209D" w:rsidP="00522172">
      <w:pPr>
        <w:jc w:val="both"/>
        <w:rPr>
          <w:rFonts w:cs="Arial"/>
          <w:szCs w:val="20"/>
        </w:rPr>
      </w:pPr>
      <w:r w:rsidRPr="005B7232">
        <w:rPr>
          <w:rFonts w:cs="Arial"/>
          <w:szCs w:val="20"/>
        </w:rPr>
        <w:t xml:space="preserve">Naročnik </w:t>
      </w:r>
      <w:r w:rsidR="00E95D44">
        <w:rPr>
          <w:rFonts w:cs="Arial"/>
          <w:szCs w:val="20"/>
        </w:rPr>
        <w:t>spreminja ponudbeni preračun s specifikacijo</w:t>
      </w:r>
      <w:r w:rsidR="00D444B0">
        <w:rPr>
          <w:rFonts w:cs="Arial"/>
          <w:szCs w:val="20"/>
        </w:rPr>
        <w:t xml:space="preserve"> (Priloga št. 3.1.</w:t>
      </w:r>
      <w:r w:rsidR="004E7191">
        <w:rPr>
          <w:rFonts w:cs="Arial"/>
          <w:szCs w:val="20"/>
        </w:rPr>
        <w:t>2</w:t>
      </w:r>
      <w:r w:rsidR="00D444B0">
        <w:rPr>
          <w:rFonts w:cs="Arial"/>
          <w:szCs w:val="20"/>
        </w:rPr>
        <w:t xml:space="preserve"> razpisne dokumentacije)</w:t>
      </w:r>
      <w:r w:rsidR="00E95D44">
        <w:rPr>
          <w:rFonts w:cs="Arial"/>
          <w:szCs w:val="20"/>
        </w:rPr>
        <w:t xml:space="preserve">, in sicer tako, da se </w:t>
      </w:r>
      <w:r w:rsidR="004E7191">
        <w:rPr>
          <w:rFonts w:cs="Arial"/>
          <w:szCs w:val="20"/>
        </w:rPr>
        <w:t xml:space="preserve">v sklopu 2 </w:t>
      </w:r>
      <w:r w:rsidR="00E95D44">
        <w:rPr>
          <w:rFonts w:cs="Arial"/>
          <w:szCs w:val="20"/>
        </w:rPr>
        <w:t>spremeni identifikacijska številka artikla pod zaporedno številko 4</w:t>
      </w:r>
      <w:r w:rsidR="004E7191">
        <w:rPr>
          <w:rFonts w:cs="Arial"/>
          <w:szCs w:val="20"/>
        </w:rPr>
        <w:t xml:space="preserve"> (</w:t>
      </w:r>
      <w:proofErr w:type="spellStart"/>
      <w:r w:rsidR="004E7191">
        <w:rPr>
          <w:rFonts w:cs="Arial"/>
          <w:szCs w:val="20"/>
        </w:rPr>
        <w:t>Picatinny</w:t>
      </w:r>
      <w:proofErr w:type="spellEnd"/>
      <w:r w:rsidR="004E7191">
        <w:rPr>
          <w:rFonts w:cs="Arial"/>
          <w:szCs w:val="20"/>
        </w:rPr>
        <w:t xml:space="preserve"> letev)</w:t>
      </w:r>
      <w:r w:rsidR="00E95D44">
        <w:rPr>
          <w:rFonts w:cs="Arial"/>
          <w:szCs w:val="20"/>
        </w:rPr>
        <w:t xml:space="preserve"> iz 206207 v 226207.</w:t>
      </w:r>
      <w:r w:rsidRPr="005B7232">
        <w:rPr>
          <w:rFonts w:cs="Arial"/>
          <w:szCs w:val="20"/>
        </w:rPr>
        <w:t xml:space="preserve"> </w:t>
      </w:r>
    </w:p>
    <w:p w14:paraId="7E79A7A2" w14:textId="1C20E10C" w:rsidR="004E7191" w:rsidRDefault="004E7191" w:rsidP="00522172">
      <w:pPr>
        <w:jc w:val="both"/>
        <w:rPr>
          <w:rFonts w:cs="Arial"/>
          <w:szCs w:val="20"/>
        </w:rPr>
      </w:pPr>
    </w:p>
    <w:p w14:paraId="5ACEE4FA" w14:textId="77777777" w:rsidR="004E7191" w:rsidRDefault="004E7191" w:rsidP="004E7191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Naročnik objavlja nov obrazec ponudbenega predračuna s specifikacijo (</w:t>
      </w:r>
      <w:r w:rsidRPr="004E7191">
        <w:rPr>
          <w:rFonts w:cs="Arial"/>
          <w:szCs w:val="20"/>
        </w:rPr>
        <w:t>Priloga št. 3.1.2 razpisne dokumentacije),</w:t>
      </w:r>
      <w:r>
        <w:rPr>
          <w:rFonts w:cs="Arial"/>
          <w:szCs w:val="20"/>
        </w:rPr>
        <w:t xml:space="preserve"> ki je v prilogi tega dokumenta. Sprememba je obarvana z rdečo barvo. Drugih sprememb razpisne dokumentacije ni.</w:t>
      </w:r>
    </w:p>
    <w:p w14:paraId="46154945" w14:textId="634EA2F8" w:rsidR="0010798E" w:rsidRPr="005B7232" w:rsidRDefault="0010798E" w:rsidP="004E7191">
      <w:pPr>
        <w:jc w:val="both"/>
        <w:rPr>
          <w:rFonts w:cs="Arial"/>
          <w:szCs w:val="20"/>
        </w:rPr>
      </w:pPr>
      <w:r w:rsidRPr="005B7232">
        <w:rPr>
          <w:rFonts w:cs="Arial"/>
          <w:szCs w:val="20"/>
        </w:rPr>
        <w:lastRenderedPageBreak/>
        <w:t>Dodatna pojasnila v zvezi s pripravo ponudbe in sprememba razpisne dokumentacije so sestavni del razpisne dokumentacije predmetnega javnega naročila.</w:t>
      </w:r>
    </w:p>
    <w:p w14:paraId="6A5157A5" w14:textId="77777777" w:rsidR="00BB3B6C" w:rsidRPr="005B7232" w:rsidRDefault="00BB3B6C" w:rsidP="005E7369">
      <w:pPr>
        <w:spacing w:line="276" w:lineRule="auto"/>
        <w:jc w:val="both"/>
        <w:rPr>
          <w:rFonts w:cs="Arial"/>
          <w:szCs w:val="20"/>
        </w:rPr>
      </w:pPr>
    </w:p>
    <w:p w14:paraId="2A91572E" w14:textId="4BE9FB0F" w:rsidR="005E7369" w:rsidRPr="005B7232" w:rsidRDefault="005E7369" w:rsidP="005E7369">
      <w:pPr>
        <w:spacing w:line="276" w:lineRule="auto"/>
        <w:jc w:val="both"/>
        <w:rPr>
          <w:rFonts w:cs="Arial"/>
          <w:szCs w:val="20"/>
        </w:rPr>
      </w:pPr>
      <w:r w:rsidRPr="005B7232">
        <w:rPr>
          <w:rFonts w:cs="Arial"/>
          <w:szCs w:val="20"/>
        </w:rPr>
        <w:t>Naročnik spremembo razpisne dokumentacije objavi tudi na portalu javnih naročil in v Uradnem listu Evropske unije.</w:t>
      </w:r>
    </w:p>
    <w:p w14:paraId="364599FD" w14:textId="28E153A9" w:rsidR="007E332D" w:rsidRPr="005B7232" w:rsidRDefault="007E332D" w:rsidP="00343C42">
      <w:pPr>
        <w:jc w:val="both"/>
        <w:rPr>
          <w:rFonts w:cs="Arial"/>
          <w:szCs w:val="20"/>
          <w:lang w:eastAsia="sl-SI"/>
        </w:rPr>
      </w:pPr>
    </w:p>
    <w:p w14:paraId="675334E9" w14:textId="77777777" w:rsidR="00B53FB9" w:rsidRPr="005B7232" w:rsidRDefault="00B53FB9" w:rsidP="00343C42">
      <w:pPr>
        <w:jc w:val="both"/>
        <w:rPr>
          <w:rFonts w:cs="Arial"/>
          <w:szCs w:val="20"/>
          <w:lang w:eastAsia="sl-SI"/>
        </w:rPr>
      </w:pPr>
    </w:p>
    <w:p w14:paraId="7ED3C003" w14:textId="2778674E" w:rsidR="00A6641B" w:rsidRPr="005B7232" w:rsidRDefault="00A6641B" w:rsidP="00343C42">
      <w:pPr>
        <w:jc w:val="both"/>
        <w:rPr>
          <w:rFonts w:cs="Arial"/>
          <w:szCs w:val="20"/>
          <w:lang w:eastAsia="sl-SI"/>
        </w:rPr>
      </w:pPr>
      <w:r w:rsidRPr="005B7232">
        <w:rPr>
          <w:rFonts w:cs="Arial"/>
          <w:szCs w:val="20"/>
          <w:lang w:eastAsia="sl-SI"/>
        </w:rPr>
        <w:t>Lep pozdrav,</w:t>
      </w:r>
    </w:p>
    <w:p w14:paraId="2A0117DA" w14:textId="7C168C55" w:rsidR="006F6842" w:rsidRPr="005B7232" w:rsidRDefault="006F6842" w:rsidP="00343C42">
      <w:pPr>
        <w:jc w:val="both"/>
        <w:rPr>
          <w:rFonts w:cs="Arial"/>
          <w:szCs w:val="20"/>
        </w:rPr>
      </w:pPr>
    </w:p>
    <w:p w14:paraId="61F0D45D" w14:textId="008FF3FC" w:rsidR="00D7183D" w:rsidRPr="005B7232" w:rsidRDefault="00A6641B" w:rsidP="00343C42">
      <w:pPr>
        <w:rPr>
          <w:rFonts w:cs="Arial"/>
          <w:szCs w:val="20"/>
          <w:lang w:eastAsia="sl-SI"/>
        </w:rPr>
      </w:pPr>
      <w:r w:rsidRPr="005B7232">
        <w:rPr>
          <w:rFonts w:cs="Arial"/>
          <w:szCs w:val="20"/>
          <w:lang w:eastAsia="sl-SI"/>
        </w:rPr>
        <w:tab/>
      </w:r>
      <w:r w:rsidR="00D7183D" w:rsidRPr="005B7232">
        <w:rPr>
          <w:rFonts w:cs="Arial"/>
          <w:szCs w:val="20"/>
          <w:lang w:eastAsia="sl-SI"/>
        </w:rPr>
        <w:tab/>
      </w:r>
      <w:r w:rsidR="00D7183D" w:rsidRPr="005B7232">
        <w:rPr>
          <w:rFonts w:cs="Arial"/>
          <w:szCs w:val="20"/>
          <w:lang w:eastAsia="sl-SI"/>
        </w:rPr>
        <w:tab/>
      </w:r>
      <w:r w:rsidR="00D7183D" w:rsidRPr="005B7232">
        <w:rPr>
          <w:rFonts w:cs="Arial"/>
          <w:szCs w:val="20"/>
          <w:lang w:eastAsia="sl-SI"/>
        </w:rPr>
        <w:tab/>
      </w:r>
      <w:r w:rsidR="00D7183D" w:rsidRPr="005B7232">
        <w:rPr>
          <w:rFonts w:cs="Arial"/>
          <w:szCs w:val="20"/>
          <w:lang w:eastAsia="sl-SI"/>
        </w:rPr>
        <w:tab/>
      </w:r>
      <w:r w:rsidR="0029006B">
        <w:rPr>
          <w:rFonts w:cs="Arial"/>
          <w:szCs w:val="20"/>
          <w:lang w:eastAsia="sl-SI"/>
        </w:rPr>
        <w:t xml:space="preserve">Marko </w:t>
      </w:r>
      <w:proofErr w:type="spellStart"/>
      <w:r w:rsidR="0029006B">
        <w:rPr>
          <w:rFonts w:cs="Arial"/>
          <w:szCs w:val="20"/>
          <w:lang w:eastAsia="sl-SI"/>
        </w:rPr>
        <w:t>Rešetič</w:t>
      </w:r>
      <w:proofErr w:type="spellEnd"/>
    </w:p>
    <w:p w14:paraId="6F0FDA5C" w14:textId="3C36255B" w:rsidR="00D7183D" w:rsidRPr="005B7232" w:rsidRDefault="00D7183D" w:rsidP="00343C42">
      <w:pPr>
        <w:tabs>
          <w:tab w:val="left" w:pos="3402"/>
        </w:tabs>
        <w:rPr>
          <w:rFonts w:cs="Arial"/>
          <w:szCs w:val="20"/>
          <w:lang w:eastAsia="sl-SI"/>
        </w:rPr>
      </w:pPr>
      <w:r w:rsidRPr="005B7232">
        <w:rPr>
          <w:rFonts w:cs="Arial"/>
          <w:szCs w:val="20"/>
          <w:lang w:eastAsia="sl-SI"/>
        </w:rPr>
        <w:tab/>
      </w:r>
      <w:r w:rsidRPr="005B7232">
        <w:rPr>
          <w:rFonts w:cs="Arial"/>
          <w:szCs w:val="20"/>
          <w:lang w:eastAsia="sl-SI"/>
        </w:rPr>
        <w:tab/>
      </w:r>
      <w:r w:rsidR="0029006B">
        <w:rPr>
          <w:rFonts w:cs="Arial"/>
          <w:szCs w:val="20"/>
          <w:lang w:eastAsia="sl-SI"/>
        </w:rPr>
        <w:t>n</w:t>
      </w:r>
      <w:bookmarkStart w:id="0" w:name="_GoBack"/>
      <w:bookmarkEnd w:id="0"/>
      <w:r w:rsidR="0029006B">
        <w:rPr>
          <w:rFonts w:cs="Arial"/>
          <w:szCs w:val="20"/>
          <w:lang w:eastAsia="sl-SI"/>
        </w:rPr>
        <w:t xml:space="preserve">amestnik </w:t>
      </w:r>
      <w:r w:rsidRPr="005B7232">
        <w:rPr>
          <w:rFonts w:cs="Arial"/>
          <w:szCs w:val="20"/>
          <w:lang w:eastAsia="sl-SI"/>
        </w:rPr>
        <w:t>generaln</w:t>
      </w:r>
      <w:r w:rsidR="00B46A78" w:rsidRPr="005B7232">
        <w:rPr>
          <w:rFonts w:cs="Arial"/>
          <w:szCs w:val="20"/>
          <w:lang w:eastAsia="sl-SI"/>
        </w:rPr>
        <w:t>ega</w:t>
      </w:r>
      <w:r w:rsidRPr="005B7232">
        <w:rPr>
          <w:rFonts w:cs="Arial"/>
          <w:szCs w:val="20"/>
          <w:lang w:eastAsia="sl-SI"/>
        </w:rPr>
        <w:t xml:space="preserve"> sekretar</w:t>
      </w:r>
      <w:r w:rsidR="00B46A78" w:rsidRPr="005B7232">
        <w:rPr>
          <w:rFonts w:cs="Arial"/>
          <w:szCs w:val="20"/>
          <w:lang w:eastAsia="sl-SI"/>
        </w:rPr>
        <w:t>ja</w:t>
      </w:r>
    </w:p>
    <w:p w14:paraId="79DAD756" w14:textId="5B83F514" w:rsidR="00D7183D" w:rsidRPr="005B7232" w:rsidRDefault="00D7183D" w:rsidP="00343C42">
      <w:pPr>
        <w:jc w:val="both"/>
        <w:rPr>
          <w:rFonts w:cs="Arial"/>
          <w:szCs w:val="20"/>
        </w:rPr>
      </w:pPr>
    </w:p>
    <w:p w14:paraId="705DDD66" w14:textId="5C0389CA" w:rsidR="00D7183D" w:rsidRPr="005B7232" w:rsidRDefault="00D7183D" w:rsidP="00343C42">
      <w:pPr>
        <w:jc w:val="both"/>
        <w:rPr>
          <w:rFonts w:cs="Arial"/>
          <w:szCs w:val="20"/>
        </w:rPr>
      </w:pPr>
    </w:p>
    <w:p w14:paraId="713D15AF" w14:textId="77777777" w:rsidR="00B53FB9" w:rsidRPr="005B7232" w:rsidRDefault="00B53FB9" w:rsidP="00343C42">
      <w:pPr>
        <w:tabs>
          <w:tab w:val="left" w:pos="357"/>
        </w:tabs>
        <w:jc w:val="both"/>
        <w:rPr>
          <w:rFonts w:cs="Arial"/>
          <w:szCs w:val="20"/>
        </w:rPr>
      </w:pPr>
    </w:p>
    <w:p w14:paraId="15887E63" w14:textId="7E21C986" w:rsidR="00016ED8" w:rsidRPr="005B7232" w:rsidRDefault="00016ED8" w:rsidP="00343C42">
      <w:pPr>
        <w:tabs>
          <w:tab w:val="left" w:pos="357"/>
        </w:tabs>
        <w:jc w:val="both"/>
        <w:rPr>
          <w:rFonts w:cs="Arial"/>
          <w:szCs w:val="20"/>
        </w:rPr>
      </w:pPr>
      <w:r w:rsidRPr="005B7232">
        <w:rPr>
          <w:rFonts w:cs="Arial"/>
          <w:szCs w:val="20"/>
        </w:rPr>
        <w:t xml:space="preserve">Poslati: </w:t>
      </w:r>
    </w:p>
    <w:p w14:paraId="390D1A94" w14:textId="0C41B26C" w:rsidR="005E0770" w:rsidRPr="004E7191" w:rsidRDefault="004E7191" w:rsidP="004E7191">
      <w:pPr>
        <w:tabs>
          <w:tab w:val="left" w:pos="284"/>
        </w:tabs>
        <w:jc w:val="both"/>
        <w:rPr>
          <w:rFonts w:cs="Arial"/>
          <w:b/>
          <w:szCs w:val="20"/>
          <w:lang w:eastAsia="sl-SI"/>
        </w:rPr>
      </w:pPr>
      <w:bookmarkStart w:id="1" w:name="_Toc448311171"/>
      <w:r>
        <w:rPr>
          <w:rFonts w:cs="Arial"/>
          <w:szCs w:val="20"/>
        </w:rPr>
        <w:t xml:space="preserve">- </w:t>
      </w:r>
      <w:r w:rsidR="0008618C" w:rsidRPr="004E7191">
        <w:rPr>
          <w:rFonts w:cs="Arial"/>
          <w:szCs w:val="20"/>
        </w:rPr>
        <w:t>naslovniku – prek p</w:t>
      </w:r>
      <w:r w:rsidR="00F93312" w:rsidRPr="004E7191">
        <w:rPr>
          <w:rFonts w:cs="Arial"/>
          <w:szCs w:val="20"/>
        </w:rPr>
        <w:t>ortal</w:t>
      </w:r>
      <w:r w:rsidR="0008618C" w:rsidRPr="004E7191">
        <w:rPr>
          <w:rFonts w:cs="Arial"/>
          <w:szCs w:val="20"/>
        </w:rPr>
        <w:t>a</w:t>
      </w:r>
      <w:r w:rsidR="00F93312" w:rsidRPr="004E7191">
        <w:rPr>
          <w:rFonts w:cs="Arial"/>
          <w:szCs w:val="20"/>
        </w:rPr>
        <w:t xml:space="preserve"> javnih naročil</w:t>
      </w:r>
      <w:bookmarkEnd w:id="1"/>
    </w:p>
    <w:p w14:paraId="0F9CBC55" w14:textId="1122731C" w:rsidR="004E7191" w:rsidRDefault="004E7191" w:rsidP="004E7191">
      <w:pPr>
        <w:tabs>
          <w:tab w:val="left" w:pos="284"/>
        </w:tabs>
        <w:jc w:val="both"/>
        <w:rPr>
          <w:rFonts w:cs="Arial"/>
          <w:b/>
          <w:szCs w:val="20"/>
          <w:lang w:eastAsia="sl-SI"/>
        </w:rPr>
      </w:pPr>
    </w:p>
    <w:p w14:paraId="2567191B" w14:textId="3C3994B7" w:rsidR="004E7191" w:rsidRDefault="004E7191" w:rsidP="004E7191">
      <w:pPr>
        <w:tabs>
          <w:tab w:val="left" w:pos="284"/>
        </w:tabs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Priloga:</w:t>
      </w:r>
    </w:p>
    <w:p w14:paraId="080AF9B0" w14:textId="1CF50BBF" w:rsidR="004E7191" w:rsidRPr="004E7191" w:rsidRDefault="004E7191" w:rsidP="004E7191">
      <w:pPr>
        <w:tabs>
          <w:tab w:val="left" w:pos="284"/>
        </w:tabs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- obrazec ponudbenega predračuna s specifikacijo</w:t>
      </w:r>
    </w:p>
    <w:sectPr w:rsidR="004E7191" w:rsidRPr="004E7191" w:rsidSect="00DD6BBD">
      <w:footerReference w:type="default" r:id="rId8"/>
      <w:headerReference w:type="first" r:id="rId9"/>
      <w:footerReference w:type="first" r:id="rId10"/>
      <w:pgSz w:w="11900" w:h="16840" w:code="9"/>
      <w:pgMar w:top="1418" w:right="1701" w:bottom="1418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EDBC4" w14:textId="77777777" w:rsidR="001F4F2D" w:rsidRDefault="001F4F2D">
      <w:r>
        <w:separator/>
      </w:r>
    </w:p>
  </w:endnote>
  <w:endnote w:type="continuationSeparator" w:id="0">
    <w:p w14:paraId="1C44BB42" w14:textId="77777777" w:rsidR="001F4F2D" w:rsidRDefault="001F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D3B0A" w14:textId="3ABCC91B" w:rsidR="00791D59" w:rsidRDefault="00791D5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D0E1F" w:rsidRPr="002D0E1F">
      <w:rPr>
        <w:noProof/>
      </w:rPr>
      <w:t>7</w:t>
    </w:r>
    <w:r>
      <w:fldChar w:fldCharType="end"/>
    </w:r>
  </w:p>
  <w:p w14:paraId="1D7EF44F" w14:textId="77777777" w:rsidR="00DC3900" w:rsidRDefault="00DC39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629DA" w14:textId="77777777" w:rsidR="00DC3900" w:rsidRDefault="00DC3900" w:rsidP="006E3D3A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4017B" w14:textId="77777777" w:rsidR="001F4F2D" w:rsidRDefault="001F4F2D">
      <w:r>
        <w:separator/>
      </w:r>
    </w:p>
  </w:footnote>
  <w:footnote w:type="continuationSeparator" w:id="0">
    <w:p w14:paraId="358F71AE" w14:textId="77777777" w:rsidR="001F4F2D" w:rsidRDefault="001F4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042EB" w14:textId="091DBAF8" w:rsidR="00DC3900" w:rsidRPr="008F3500" w:rsidRDefault="004E43D3" w:rsidP="005B28C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080E9A30" wp14:editId="549A7DCE">
          <wp:simplePos x="0" y="0"/>
          <wp:positionH relativeFrom="page">
            <wp:posOffset>612140</wp:posOffset>
          </wp:positionH>
          <wp:positionV relativeFrom="page">
            <wp:posOffset>648335</wp:posOffset>
          </wp:positionV>
          <wp:extent cx="2814955" cy="312420"/>
          <wp:effectExtent l="0" t="0" r="0" b="0"/>
          <wp:wrapNone/>
          <wp:docPr id="24" name="Slika 24" descr="MN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MN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4955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lang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54E0D7B" wp14:editId="7E68196C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85A86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36.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" o:allowincell="f" strokecolor="#529dba" strokeweight=".5pt">
              <w10:wrap anchory="page"/>
            </v:shape>
          </w:pict>
        </mc:Fallback>
      </mc:AlternateContent>
    </w:r>
    <w:r w:rsidR="00DC3900">
      <w:rPr>
        <w:rFonts w:cs="Arial"/>
        <w:sz w:val="16"/>
      </w:rPr>
      <w:t>Štefanova ulica 2</w:t>
    </w:r>
    <w:r w:rsidR="00DC3900" w:rsidRPr="008F3500">
      <w:rPr>
        <w:rFonts w:cs="Arial"/>
        <w:sz w:val="16"/>
      </w:rPr>
      <w:t xml:space="preserve">, </w:t>
    </w:r>
    <w:r w:rsidR="00DC3900">
      <w:rPr>
        <w:rFonts w:cs="Arial"/>
        <w:sz w:val="16"/>
      </w:rPr>
      <w:t>1501 Ljubljana</w:t>
    </w:r>
    <w:r w:rsidR="00DC3900" w:rsidRPr="008F3500">
      <w:rPr>
        <w:rFonts w:cs="Arial"/>
        <w:sz w:val="16"/>
      </w:rPr>
      <w:tab/>
      <w:t xml:space="preserve">T: </w:t>
    </w:r>
    <w:r w:rsidR="00DC3900">
      <w:rPr>
        <w:rFonts w:cs="Arial"/>
        <w:sz w:val="16"/>
      </w:rPr>
      <w:t>01 428 40 00</w:t>
    </w:r>
    <w:r w:rsidR="00DC3900" w:rsidRPr="008F3500">
      <w:rPr>
        <w:rFonts w:cs="Arial"/>
        <w:sz w:val="16"/>
      </w:rPr>
      <w:t xml:space="preserve"> </w:t>
    </w:r>
    <w:r w:rsidR="006A1F7F">
      <w:rPr>
        <w:rFonts w:cs="Arial"/>
        <w:sz w:val="16"/>
      </w:rPr>
      <w:t xml:space="preserve">                               </w:t>
    </w:r>
  </w:p>
  <w:p w14:paraId="6763F494" w14:textId="4C1EB683" w:rsidR="00DC3900" w:rsidRPr="008F3500" w:rsidRDefault="00DC390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gp.mnz@gov.si</w:t>
    </w:r>
  </w:p>
  <w:p w14:paraId="00AACF5A" w14:textId="77777777" w:rsidR="00DC3900" w:rsidRPr="008F3500" w:rsidRDefault="00DC390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 w:rsidR="005B28C5">
      <w:rPr>
        <w:rFonts w:cs="Arial"/>
        <w:sz w:val="16"/>
      </w:rPr>
      <w:t>www.</w:t>
    </w:r>
    <w:r>
      <w:rPr>
        <w:rFonts w:cs="Arial"/>
        <w:sz w:val="16"/>
      </w:rPr>
      <w:t>gov.si</w:t>
    </w:r>
  </w:p>
  <w:p w14:paraId="33E14D4B" w14:textId="77777777" w:rsidR="00DC3900" w:rsidRPr="008F3500" w:rsidRDefault="00DC3900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01E4A24"/>
    <w:lvl w:ilvl="0">
      <w:numFmt w:val="bullet"/>
      <w:lvlText w:val="*"/>
      <w:lvlJc w:val="left"/>
    </w:lvl>
  </w:abstractNum>
  <w:abstractNum w:abstractNumId="1" w15:restartNumberingAfterBreak="0">
    <w:nsid w:val="00DF10B7"/>
    <w:multiLevelType w:val="hybridMultilevel"/>
    <w:tmpl w:val="537882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61BA"/>
    <w:multiLevelType w:val="hybridMultilevel"/>
    <w:tmpl w:val="8CFC47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55A7A"/>
    <w:multiLevelType w:val="hybridMultilevel"/>
    <w:tmpl w:val="BFC43D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C7BA3"/>
    <w:multiLevelType w:val="hybridMultilevel"/>
    <w:tmpl w:val="F6CED5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84A31"/>
    <w:multiLevelType w:val="hybridMultilevel"/>
    <w:tmpl w:val="E536DC2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CB5C8E"/>
    <w:multiLevelType w:val="hybridMultilevel"/>
    <w:tmpl w:val="151C36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233C"/>
    <w:multiLevelType w:val="hybridMultilevel"/>
    <w:tmpl w:val="2A1E47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C0BC6"/>
    <w:multiLevelType w:val="hybridMultilevel"/>
    <w:tmpl w:val="74C65BEE"/>
    <w:lvl w:ilvl="0" w:tplc="AB9C06BA">
      <w:start w:val="8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F1D37"/>
    <w:multiLevelType w:val="hybridMultilevel"/>
    <w:tmpl w:val="37CCE7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02159"/>
    <w:multiLevelType w:val="multilevel"/>
    <w:tmpl w:val="0B6E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E576E4"/>
    <w:multiLevelType w:val="hybridMultilevel"/>
    <w:tmpl w:val="AEEE5B88"/>
    <w:lvl w:ilvl="0" w:tplc="88E08F0E">
      <w:start w:val="17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FB4"/>
    <w:multiLevelType w:val="hybridMultilevel"/>
    <w:tmpl w:val="40986BDC"/>
    <w:lvl w:ilvl="0" w:tplc="F410A8C6">
      <w:start w:val="5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7EE0"/>
    <w:multiLevelType w:val="hybridMultilevel"/>
    <w:tmpl w:val="69F429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71440"/>
    <w:multiLevelType w:val="hybridMultilevel"/>
    <w:tmpl w:val="A22AB5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C5BCF"/>
    <w:multiLevelType w:val="hybridMultilevel"/>
    <w:tmpl w:val="527E221C"/>
    <w:lvl w:ilvl="0" w:tplc="186E806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FA27C6"/>
    <w:multiLevelType w:val="hybridMultilevel"/>
    <w:tmpl w:val="BC825D94"/>
    <w:lvl w:ilvl="0" w:tplc="A4FA81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70C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20252"/>
    <w:multiLevelType w:val="hybridMultilevel"/>
    <w:tmpl w:val="22742014"/>
    <w:lvl w:ilvl="0" w:tplc="88E08F0E">
      <w:start w:val="17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E976D65C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7D56A3"/>
    <w:multiLevelType w:val="hybridMultilevel"/>
    <w:tmpl w:val="1AAA70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B1615"/>
    <w:multiLevelType w:val="hybridMultilevel"/>
    <w:tmpl w:val="BBC067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A07B3"/>
    <w:multiLevelType w:val="hybridMultilevel"/>
    <w:tmpl w:val="859AD9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AB7A82"/>
    <w:multiLevelType w:val="hybridMultilevel"/>
    <w:tmpl w:val="B7D61B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F0A49"/>
    <w:multiLevelType w:val="hybridMultilevel"/>
    <w:tmpl w:val="E884BF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A314A1"/>
    <w:multiLevelType w:val="hybridMultilevel"/>
    <w:tmpl w:val="23B8B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5B67BD"/>
    <w:multiLevelType w:val="hybridMultilevel"/>
    <w:tmpl w:val="21DC59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54A0"/>
    <w:multiLevelType w:val="hybridMultilevel"/>
    <w:tmpl w:val="DDE2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179EC"/>
    <w:multiLevelType w:val="hybridMultilevel"/>
    <w:tmpl w:val="36223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07614"/>
    <w:multiLevelType w:val="multilevel"/>
    <w:tmpl w:val="484A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152D99"/>
    <w:multiLevelType w:val="hybridMultilevel"/>
    <w:tmpl w:val="DF00B4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5"/>
  </w:num>
  <w:num w:numId="5">
    <w:abstractNumId w:val="12"/>
  </w:num>
  <w:num w:numId="6">
    <w:abstractNumId w:val="27"/>
  </w:num>
  <w:num w:numId="7">
    <w:abstractNumId w:val="10"/>
  </w:num>
  <w:num w:numId="8">
    <w:abstractNumId w:val="25"/>
  </w:num>
  <w:num w:numId="9">
    <w:abstractNumId w:val="20"/>
  </w:num>
  <w:num w:numId="10">
    <w:abstractNumId w:val="6"/>
  </w:num>
  <w:num w:numId="11">
    <w:abstractNumId w:val="18"/>
  </w:num>
  <w:num w:numId="12">
    <w:abstractNumId w:val="4"/>
  </w:num>
  <w:num w:numId="13">
    <w:abstractNumId w:val="26"/>
  </w:num>
  <w:num w:numId="14">
    <w:abstractNumId w:val="3"/>
  </w:num>
  <w:num w:numId="15">
    <w:abstractNumId w:val="2"/>
  </w:num>
  <w:num w:numId="16">
    <w:abstractNumId w:val="22"/>
  </w:num>
  <w:num w:numId="17">
    <w:abstractNumId w:val="13"/>
  </w:num>
  <w:num w:numId="18">
    <w:abstractNumId w:val="1"/>
  </w:num>
  <w:num w:numId="19">
    <w:abstractNumId w:val="19"/>
  </w:num>
  <w:num w:numId="20">
    <w:abstractNumId w:val="21"/>
  </w:num>
  <w:num w:numId="21">
    <w:abstractNumId w:val="23"/>
  </w:num>
  <w:num w:numId="22">
    <w:abstractNumId w:val="9"/>
  </w:num>
  <w:num w:numId="23">
    <w:abstractNumId w:val="24"/>
  </w:num>
  <w:num w:numId="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5">
    <w:abstractNumId w:val="15"/>
  </w:num>
  <w:num w:numId="26">
    <w:abstractNumId w:val="28"/>
  </w:num>
  <w:num w:numId="27">
    <w:abstractNumId w:val="14"/>
  </w:num>
  <w:num w:numId="28">
    <w:abstractNumId w:val="8"/>
  </w:num>
  <w:num w:numId="29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8673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ED8"/>
    <w:rsid w:val="000024CF"/>
    <w:rsid w:val="000043E8"/>
    <w:rsid w:val="0000468F"/>
    <w:rsid w:val="000079A1"/>
    <w:rsid w:val="00013151"/>
    <w:rsid w:val="000142A3"/>
    <w:rsid w:val="00014D6F"/>
    <w:rsid w:val="00016ED8"/>
    <w:rsid w:val="00020564"/>
    <w:rsid w:val="00020BC3"/>
    <w:rsid w:val="00023A88"/>
    <w:rsid w:val="000253A4"/>
    <w:rsid w:val="0002710F"/>
    <w:rsid w:val="000279CF"/>
    <w:rsid w:val="0003248C"/>
    <w:rsid w:val="00036D4F"/>
    <w:rsid w:val="000379CC"/>
    <w:rsid w:val="0004222C"/>
    <w:rsid w:val="00043E28"/>
    <w:rsid w:val="00043F2D"/>
    <w:rsid w:val="00047229"/>
    <w:rsid w:val="00050650"/>
    <w:rsid w:val="00052FD2"/>
    <w:rsid w:val="00072751"/>
    <w:rsid w:val="00073B6E"/>
    <w:rsid w:val="00075AEC"/>
    <w:rsid w:val="0007713A"/>
    <w:rsid w:val="00080DBA"/>
    <w:rsid w:val="00082A11"/>
    <w:rsid w:val="00083EE9"/>
    <w:rsid w:val="00085D5A"/>
    <w:rsid w:val="0008618C"/>
    <w:rsid w:val="000862FC"/>
    <w:rsid w:val="000A4BEB"/>
    <w:rsid w:val="000A4E1E"/>
    <w:rsid w:val="000A7238"/>
    <w:rsid w:val="000B79AE"/>
    <w:rsid w:val="000B7D08"/>
    <w:rsid w:val="000C0BE3"/>
    <w:rsid w:val="000C3D42"/>
    <w:rsid w:val="000D2C5C"/>
    <w:rsid w:val="000E0DC9"/>
    <w:rsid w:val="000F37BE"/>
    <w:rsid w:val="000F448E"/>
    <w:rsid w:val="000F5C64"/>
    <w:rsid w:val="001008AA"/>
    <w:rsid w:val="00101A5A"/>
    <w:rsid w:val="0010315A"/>
    <w:rsid w:val="00104AC9"/>
    <w:rsid w:val="00106B6D"/>
    <w:rsid w:val="0010798E"/>
    <w:rsid w:val="001107AA"/>
    <w:rsid w:val="00112588"/>
    <w:rsid w:val="00113A93"/>
    <w:rsid w:val="00114C22"/>
    <w:rsid w:val="0011534D"/>
    <w:rsid w:val="00117FDE"/>
    <w:rsid w:val="00127B86"/>
    <w:rsid w:val="00127D79"/>
    <w:rsid w:val="00134074"/>
    <w:rsid w:val="00134FEA"/>
    <w:rsid w:val="001357B2"/>
    <w:rsid w:val="00136113"/>
    <w:rsid w:val="00141495"/>
    <w:rsid w:val="0014330B"/>
    <w:rsid w:val="00145E44"/>
    <w:rsid w:val="00152C75"/>
    <w:rsid w:val="00152D05"/>
    <w:rsid w:val="001555F5"/>
    <w:rsid w:val="00156D34"/>
    <w:rsid w:val="00161DC1"/>
    <w:rsid w:val="00162821"/>
    <w:rsid w:val="0016310E"/>
    <w:rsid w:val="00164064"/>
    <w:rsid w:val="0017478F"/>
    <w:rsid w:val="00174D00"/>
    <w:rsid w:val="00185916"/>
    <w:rsid w:val="00186B4F"/>
    <w:rsid w:val="00187607"/>
    <w:rsid w:val="001971C7"/>
    <w:rsid w:val="00197D05"/>
    <w:rsid w:val="001A209D"/>
    <w:rsid w:val="001A27CD"/>
    <w:rsid w:val="001A6428"/>
    <w:rsid w:val="001B2B24"/>
    <w:rsid w:val="001B3F20"/>
    <w:rsid w:val="001B6B0D"/>
    <w:rsid w:val="001B7735"/>
    <w:rsid w:val="001C38CE"/>
    <w:rsid w:val="001D1774"/>
    <w:rsid w:val="001D321E"/>
    <w:rsid w:val="001E427A"/>
    <w:rsid w:val="001F094A"/>
    <w:rsid w:val="001F2606"/>
    <w:rsid w:val="001F4A6C"/>
    <w:rsid w:val="001F4F2D"/>
    <w:rsid w:val="0020264D"/>
    <w:rsid w:val="00202A77"/>
    <w:rsid w:val="0021237B"/>
    <w:rsid w:val="0021256E"/>
    <w:rsid w:val="00213898"/>
    <w:rsid w:val="00221EC6"/>
    <w:rsid w:val="0022744F"/>
    <w:rsid w:val="00234EAD"/>
    <w:rsid w:val="00241BEC"/>
    <w:rsid w:val="00245331"/>
    <w:rsid w:val="00245D22"/>
    <w:rsid w:val="00253BE7"/>
    <w:rsid w:val="00256C7F"/>
    <w:rsid w:val="002667C6"/>
    <w:rsid w:val="002675EF"/>
    <w:rsid w:val="00267E56"/>
    <w:rsid w:val="00271CE5"/>
    <w:rsid w:val="00272A25"/>
    <w:rsid w:val="002736E5"/>
    <w:rsid w:val="0027447B"/>
    <w:rsid w:val="00276503"/>
    <w:rsid w:val="00281BFF"/>
    <w:rsid w:val="00282020"/>
    <w:rsid w:val="00285F6C"/>
    <w:rsid w:val="0029006B"/>
    <w:rsid w:val="002962A7"/>
    <w:rsid w:val="00296536"/>
    <w:rsid w:val="002976E6"/>
    <w:rsid w:val="0029776F"/>
    <w:rsid w:val="002A2956"/>
    <w:rsid w:val="002A2B69"/>
    <w:rsid w:val="002A62DA"/>
    <w:rsid w:val="002A7673"/>
    <w:rsid w:val="002A7E1F"/>
    <w:rsid w:val="002B066E"/>
    <w:rsid w:val="002B5C8B"/>
    <w:rsid w:val="002B7551"/>
    <w:rsid w:val="002C1062"/>
    <w:rsid w:val="002C284F"/>
    <w:rsid w:val="002C3148"/>
    <w:rsid w:val="002C3ECC"/>
    <w:rsid w:val="002C707A"/>
    <w:rsid w:val="002C783F"/>
    <w:rsid w:val="002D0E1F"/>
    <w:rsid w:val="002D1B39"/>
    <w:rsid w:val="002D2BF3"/>
    <w:rsid w:val="002E0501"/>
    <w:rsid w:val="002E0FCE"/>
    <w:rsid w:val="002E42F9"/>
    <w:rsid w:val="002E52D1"/>
    <w:rsid w:val="002F30F2"/>
    <w:rsid w:val="002F31F7"/>
    <w:rsid w:val="002F35F2"/>
    <w:rsid w:val="00303FC6"/>
    <w:rsid w:val="00307AE6"/>
    <w:rsid w:val="00314838"/>
    <w:rsid w:val="00314919"/>
    <w:rsid w:val="00314EC9"/>
    <w:rsid w:val="00315E66"/>
    <w:rsid w:val="003233E9"/>
    <w:rsid w:val="00325004"/>
    <w:rsid w:val="003251C5"/>
    <w:rsid w:val="00335CFA"/>
    <w:rsid w:val="00336125"/>
    <w:rsid w:val="00336D8B"/>
    <w:rsid w:val="00337F56"/>
    <w:rsid w:val="003408A4"/>
    <w:rsid w:val="00341025"/>
    <w:rsid w:val="00341091"/>
    <w:rsid w:val="003417F9"/>
    <w:rsid w:val="00343C42"/>
    <w:rsid w:val="0035641A"/>
    <w:rsid w:val="003636BF"/>
    <w:rsid w:val="003639F4"/>
    <w:rsid w:val="003671CA"/>
    <w:rsid w:val="00371442"/>
    <w:rsid w:val="00377777"/>
    <w:rsid w:val="00380D45"/>
    <w:rsid w:val="00383816"/>
    <w:rsid w:val="003845B4"/>
    <w:rsid w:val="00386574"/>
    <w:rsid w:val="003874BB"/>
    <w:rsid w:val="00387B1A"/>
    <w:rsid w:val="00390F1E"/>
    <w:rsid w:val="00394F83"/>
    <w:rsid w:val="003A054E"/>
    <w:rsid w:val="003A16C2"/>
    <w:rsid w:val="003A65C0"/>
    <w:rsid w:val="003A6ED6"/>
    <w:rsid w:val="003C100E"/>
    <w:rsid w:val="003C18C5"/>
    <w:rsid w:val="003C5EE5"/>
    <w:rsid w:val="003C7CE9"/>
    <w:rsid w:val="003D5696"/>
    <w:rsid w:val="003E1C74"/>
    <w:rsid w:val="003E2F22"/>
    <w:rsid w:val="003E32A4"/>
    <w:rsid w:val="00400D88"/>
    <w:rsid w:val="00401178"/>
    <w:rsid w:val="004029A7"/>
    <w:rsid w:val="00403FE9"/>
    <w:rsid w:val="004046EF"/>
    <w:rsid w:val="00404F31"/>
    <w:rsid w:val="00406A05"/>
    <w:rsid w:val="00407812"/>
    <w:rsid w:val="00410FEB"/>
    <w:rsid w:val="00416DA2"/>
    <w:rsid w:val="004209A6"/>
    <w:rsid w:val="00420D5D"/>
    <w:rsid w:val="0042399E"/>
    <w:rsid w:val="0042619A"/>
    <w:rsid w:val="00431A79"/>
    <w:rsid w:val="00431AE2"/>
    <w:rsid w:val="00435865"/>
    <w:rsid w:val="00435908"/>
    <w:rsid w:val="00440704"/>
    <w:rsid w:val="00443A85"/>
    <w:rsid w:val="00445BAC"/>
    <w:rsid w:val="004470B2"/>
    <w:rsid w:val="00451115"/>
    <w:rsid w:val="0045150F"/>
    <w:rsid w:val="00451C9D"/>
    <w:rsid w:val="0045425C"/>
    <w:rsid w:val="0045541D"/>
    <w:rsid w:val="00456EBC"/>
    <w:rsid w:val="004576F6"/>
    <w:rsid w:val="0046126A"/>
    <w:rsid w:val="00464959"/>
    <w:rsid w:val="004657EE"/>
    <w:rsid w:val="00473316"/>
    <w:rsid w:val="0047744E"/>
    <w:rsid w:val="0047757D"/>
    <w:rsid w:val="00482FF5"/>
    <w:rsid w:val="004874FE"/>
    <w:rsid w:val="004A1BB9"/>
    <w:rsid w:val="004A2579"/>
    <w:rsid w:val="004A5B8D"/>
    <w:rsid w:val="004B5EE9"/>
    <w:rsid w:val="004B7E95"/>
    <w:rsid w:val="004C1141"/>
    <w:rsid w:val="004C6FF3"/>
    <w:rsid w:val="004C700A"/>
    <w:rsid w:val="004C7475"/>
    <w:rsid w:val="004D0251"/>
    <w:rsid w:val="004E0F9A"/>
    <w:rsid w:val="004E43D3"/>
    <w:rsid w:val="004E6058"/>
    <w:rsid w:val="004E7191"/>
    <w:rsid w:val="004F2F32"/>
    <w:rsid w:val="0051285B"/>
    <w:rsid w:val="0051289C"/>
    <w:rsid w:val="00517972"/>
    <w:rsid w:val="00521977"/>
    <w:rsid w:val="00522172"/>
    <w:rsid w:val="0052230D"/>
    <w:rsid w:val="00524C90"/>
    <w:rsid w:val="00526246"/>
    <w:rsid w:val="0052711A"/>
    <w:rsid w:val="00530DA6"/>
    <w:rsid w:val="00534B2C"/>
    <w:rsid w:val="00537640"/>
    <w:rsid w:val="00543EEF"/>
    <w:rsid w:val="005455E8"/>
    <w:rsid w:val="00545E66"/>
    <w:rsid w:val="005466EC"/>
    <w:rsid w:val="005542E5"/>
    <w:rsid w:val="0055435C"/>
    <w:rsid w:val="0056181C"/>
    <w:rsid w:val="00565D67"/>
    <w:rsid w:val="005668CA"/>
    <w:rsid w:val="00567106"/>
    <w:rsid w:val="0058485C"/>
    <w:rsid w:val="00590700"/>
    <w:rsid w:val="00592979"/>
    <w:rsid w:val="005A202F"/>
    <w:rsid w:val="005A25AF"/>
    <w:rsid w:val="005B0112"/>
    <w:rsid w:val="005B0AFF"/>
    <w:rsid w:val="005B28C5"/>
    <w:rsid w:val="005B3B0A"/>
    <w:rsid w:val="005B7232"/>
    <w:rsid w:val="005B78CB"/>
    <w:rsid w:val="005C606E"/>
    <w:rsid w:val="005C7DA8"/>
    <w:rsid w:val="005D2584"/>
    <w:rsid w:val="005D4F29"/>
    <w:rsid w:val="005D5D17"/>
    <w:rsid w:val="005D6A56"/>
    <w:rsid w:val="005D7EA9"/>
    <w:rsid w:val="005E0770"/>
    <w:rsid w:val="005E1D3C"/>
    <w:rsid w:val="005E40CF"/>
    <w:rsid w:val="005E5C0A"/>
    <w:rsid w:val="005E7369"/>
    <w:rsid w:val="005F0CD2"/>
    <w:rsid w:val="005F1951"/>
    <w:rsid w:val="005F35F5"/>
    <w:rsid w:val="005F3791"/>
    <w:rsid w:val="005F3987"/>
    <w:rsid w:val="005F6CDA"/>
    <w:rsid w:val="005F718F"/>
    <w:rsid w:val="00600DF7"/>
    <w:rsid w:val="00603621"/>
    <w:rsid w:val="006050BA"/>
    <w:rsid w:val="00606D5A"/>
    <w:rsid w:val="00610F24"/>
    <w:rsid w:val="00611286"/>
    <w:rsid w:val="006145E2"/>
    <w:rsid w:val="006162D3"/>
    <w:rsid w:val="006201C4"/>
    <w:rsid w:val="006207D8"/>
    <w:rsid w:val="00625AE6"/>
    <w:rsid w:val="00631EDA"/>
    <w:rsid w:val="00632253"/>
    <w:rsid w:val="00634936"/>
    <w:rsid w:val="00634F66"/>
    <w:rsid w:val="00635505"/>
    <w:rsid w:val="0063677A"/>
    <w:rsid w:val="00641AE4"/>
    <w:rsid w:val="00642714"/>
    <w:rsid w:val="0064398D"/>
    <w:rsid w:val="00643CBC"/>
    <w:rsid w:val="006455CE"/>
    <w:rsid w:val="00655841"/>
    <w:rsid w:val="006616A8"/>
    <w:rsid w:val="00663B92"/>
    <w:rsid w:val="00666D65"/>
    <w:rsid w:val="00670235"/>
    <w:rsid w:val="00675BA1"/>
    <w:rsid w:val="0068337B"/>
    <w:rsid w:val="00686663"/>
    <w:rsid w:val="0069382E"/>
    <w:rsid w:val="006A02E6"/>
    <w:rsid w:val="006A1F7F"/>
    <w:rsid w:val="006A5E83"/>
    <w:rsid w:val="006A6679"/>
    <w:rsid w:val="006B2992"/>
    <w:rsid w:val="006B2D05"/>
    <w:rsid w:val="006C1FEF"/>
    <w:rsid w:val="006C4C47"/>
    <w:rsid w:val="006C4CFA"/>
    <w:rsid w:val="006D1EC4"/>
    <w:rsid w:val="006E0CAA"/>
    <w:rsid w:val="006E3D3A"/>
    <w:rsid w:val="006E45CB"/>
    <w:rsid w:val="006F6842"/>
    <w:rsid w:val="00706416"/>
    <w:rsid w:val="007065D7"/>
    <w:rsid w:val="00706E87"/>
    <w:rsid w:val="00710990"/>
    <w:rsid w:val="00717123"/>
    <w:rsid w:val="00717EFE"/>
    <w:rsid w:val="00723190"/>
    <w:rsid w:val="007300F8"/>
    <w:rsid w:val="007314AE"/>
    <w:rsid w:val="00733017"/>
    <w:rsid w:val="00736719"/>
    <w:rsid w:val="00743ADC"/>
    <w:rsid w:val="0075023C"/>
    <w:rsid w:val="00756D31"/>
    <w:rsid w:val="00762AE3"/>
    <w:rsid w:val="00773A99"/>
    <w:rsid w:val="007756B9"/>
    <w:rsid w:val="007830DB"/>
    <w:rsid w:val="00783310"/>
    <w:rsid w:val="00791D59"/>
    <w:rsid w:val="00791DFB"/>
    <w:rsid w:val="00794535"/>
    <w:rsid w:val="007A2681"/>
    <w:rsid w:val="007A4A6D"/>
    <w:rsid w:val="007A7529"/>
    <w:rsid w:val="007B2CE2"/>
    <w:rsid w:val="007C68DE"/>
    <w:rsid w:val="007C7CAA"/>
    <w:rsid w:val="007D1BCF"/>
    <w:rsid w:val="007D6A67"/>
    <w:rsid w:val="007D6C9A"/>
    <w:rsid w:val="007D6CD1"/>
    <w:rsid w:val="007D730A"/>
    <w:rsid w:val="007D75CF"/>
    <w:rsid w:val="007E0440"/>
    <w:rsid w:val="007E332D"/>
    <w:rsid w:val="007E6585"/>
    <w:rsid w:val="007E6DC5"/>
    <w:rsid w:val="007E7D3F"/>
    <w:rsid w:val="007F5F54"/>
    <w:rsid w:val="008132DC"/>
    <w:rsid w:val="00817AAD"/>
    <w:rsid w:val="00821EEF"/>
    <w:rsid w:val="008231D2"/>
    <w:rsid w:val="008247B0"/>
    <w:rsid w:val="00830402"/>
    <w:rsid w:val="00830E77"/>
    <w:rsid w:val="008344D4"/>
    <w:rsid w:val="00836273"/>
    <w:rsid w:val="008422F1"/>
    <w:rsid w:val="00846830"/>
    <w:rsid w:val="00855BEA"/>
    <w:rsid w:val="00862179"/>
    <w:rsid w:val="00870DEB"/>
    <w:rsid w:val="00873821"/>
    <w:rsid w:val="00873B52"/>
    <w:rsid w:val="00877FFC"/>
    <w:rsid w:val="0088043C"/>
    <w:rsid w:val="008839BA"/>
    <w:rsid w:val="00884889"/>
    <w:rsid w:val="008860E9"/>
    <w:rsid w:val="0088621E"/>
    <w:rsid w:val="008869B4"/>
    <w:rsid w:val="008906C9"/>
    <w:rsid w:val="00890FCA"/>
    <w:rsid w:val="008932C0"/>
    <w:rsid w:val="008976D4"/>
    <w:rsid w:val="008A00E7"/>
    <w:rsid w:val="008A4E7F"/>
    <w:rsid w:val="008B0D16"/>
    <w:rsid w:val="008B59C6"/>
    <w:rsid w:val="008B6EDA"/>
    <w:rsid w:val="008B7EB0"/>
    <w:rsid w:val="008C18F7"/>
    <w:rsid w:val="008C5738"/>
    <w:rsid w:val="008D04F0"/>
    <w:rsid w:val="008D28FB"/>
    <w:rsid w:val="008D5D05"/>
    <w:rsid w:val="008D60EE"/>
    <w:rsid w:val="008E1C85"/>
    <w:rsid w:val="008E7666"/>
    <w:rsid w:val="008F08D2"/>
    <w:rsid w:val="008F3500"/>
    <w:rsid w:val="008F4D22"/>
    <w:rsid w:val="00902802"/>
    <w:rsid w:val="00904D49"/>
    <w:rsid w:val="0091470F"/>
    <w:rsid w:val="00915C0D"/>
    <w:rsid w:val="00916154"/>
    <w:rsid w:val="009201AC"/>
    <w:rsid w:val="00922FAF"/>
    <w:rsid w:val="00924E3C"/>
    <w:rsid w:val="00925204"/>
    <w:rsid w:val="009266E0"/>
    <w:rsid w:val="009278F2"/>
    <w:rsid w:val="009308FD"/>
    <w:rsid w:val="00930F3E"/>
    <w:rsid w:val="00932552"/>
    <w:rsid w:val="00934B81"/>
    <w:rsid w:val="00936DB1"/>
    <w:rsid w:val="00940C44"/>
    <w:rsid w:val="00942A59"/>
    <w:rsid w:val="00944F10"/>
    <w:rsid w:val="00950F08"/>
    <w:rsid w:val="0095115C"/>
    <w:rsid w:val="009571AA"/>
    <w:rsid w:val="00957858"/>
    <w:rsid w:val="009612BB"/>
    <w:rsid w:val="009708C9"/>
    <w:rsid w:val="00972669"/>
    <w:rsid w:val="009730B4"/>
    <w:rsid w:val="0097659F"/>
    <w:rsid w:val="00980173"/>
    <w:rsid w:val="009824E8"/>
    <w:rsid w:val="00985839"/>
    <w:rsid w:val="00986A9F"/>
    <w:rsid w:val="00990DC8"/>
    <w:rsid w:val="0099437B"/>
    <w:rsid w:val="0099458D"/>
    <w:rsid w:val="00995434"/>
    <w:rsid w:val="00996919"/>
    <w:rsid w:val="00997222"/>
    <w:rsid w:val="009A5F7C"/>
    <w:rsid w:val="009A6FDB"/>
    <w:rsid w:val="009B0C77"/>
    <w:rsid w:val="009B31E7"/>
    <w:rsid w:val="009B5F00"/>
    <w:rsid w:val="009B6705"/>
    <w:rsid w:val="009B6C38"/>
    <w:rsid w:val="009C740A"/>
    <w:rsid w:val="009D3983"/>
    <w:rsid w:val="009E221E"/>
    <w:rsid w:val="009E3E10"/>
    <w:rsid w:val="009E5CD9"/>
    <w:rsid w:val="009E7DB1"/>
    <w:rsid w:val="009F61EB"/>
    <w:rsid w:val="00A034B2"/>
    <w:rsid w:val="00A04C55"/>
    <w:rsid w:val="00A05748"/>
    <w:rsid w:val="00A05E59"/>
    <w:rsid w:val="00A11721"/>
    <w:rsid w:val="00A125C5"/>
    <w:rsid w:val="00A23EF4"/>
    <w:rsid w:val="00A2451C"/>
    <w:rsid w:val="00A25589"/>
    <w:rsid w:val="00A25F75"/>
    <w:rsid w:val="00A27514"/>
    <w:rsid w:val="00A27854"/>
    <w:rsid w:val="00A3126E"/>
    <w:rsid w:val="00A32096"/>
    <w:rsid w:val="00A32A5B"/>
    <w:rsid w:val="00A33D7A"/>
    <w:rsid w:val="00A372EC"/>
    <w:rsid w:val="00A54CC9"/>
    <w:rsid w:val="00A54F8A"/>
    <w:rsid w:val="00A571A0"/>
    <w:rsid w:val="00A60FAA"/>
    <w:rsid w:val="00A65EE7"/>
    <w:rsid w:val="00A6641B"/>
    <w:rsid w:val="00A70097"/>
    <w:rsid w:val="00A70133"/>
    <w:rsid w:val="00A70F16"/>
    <w:rsid w:val="00A71137"/>
    <w:rsid w:val="00A728B9"/>
    <w:rsid w:val="00A72D75"/>
    <w:rsid w:val="00A732FD"/>
    <w:rsid w:val="00A770A6"/>
    <w:rsid w:val="00A81044"/>
    <w:rsid w:val="00A813A2"/>
    <w:rsid w:val="00A813B1"/>
    <w:rsid w:val="00A82135"/>
    <w:rsid w:val="00A826EB"/>
    <w:rsid w:val="00A91713"/>
    <w:rsid w:val="00A93DB8"/>
    <w:rsid w:val="00AA04FC"/>
    <w:rsid w:val="00AB090D"/>
    <w:rsid w:val="00AB0B6A"/>
    <w:rsid w:val="00AB36C4"/>
    <w:rsid w:val="00AB40E1"/>
    <w:rsid w:val="00AC19E2"/>
    <w:rsid w:val="00AC32B2"/>
    <w:rsid w:val="00AC4C00"/>
    <w:rsid w:val="00AC66F7"/>
    <w:rsid w:val="00AC6F2E"/>
    <w:rsid w:val="00AC7D49"/>
    <w:rsid w:val="00AD1E75"/>
    <w:rsid w:val="00AE44E6"/>
    <w:rsid w:val="00AE6828"/>
    <w:rsid w:val="00AF09E5"/>
    <w:rsid w:val="00AF704A"/>
    <w:rsid w:val="00B0230A"/>
    <w:rsid w:val="00B0565B"/>
    <w:rsid w:val="00B115ED"/>
    <w:rsid w:val="00B15CD9"/>
    <w:rsid w:val="00B17141"/>
    <w:rsid w:val="00B1768F"/>
    <w:rsid w:val="00B17CAF"/>
    <w:rsid w:val="00B200C9"/>
    <w:rsid w:val="00B20602"/>
    <w:rsid w:val="00B2202A"/>
    <w:rsid w:val="00B26EA1"/>
    <w:rsid w:val="00B27F7A"/>
    <w:rsid w:val="00B3038B"/>
    <w:rsid w:val="00B31575"/>
    <w:rsid w:val="00B32AF0"/>
    <w:rsid w:val="00B364B8"/>
    <w:rsid w:val="00B46A78"/>
    <w:rsid w:val="00B51CFA"/>
    <w:rsid w:val="00B53FB9"/>
    <w:rsid w:val="00B56593"/>
    <w:rsid w:val="00B60828"/>
    <w:rsid w:val="00B6382D"/>
    <w:rsid w:val="00B6423F"/>
    <w:rsid w:val="00B65AF8"/>
    <w:rsid w:val="00B67194"/>
    <w:rsid w:val="00B73248"/>
    <w:rsid w:val="00B81C07"/>
    <w:rsid w:val="00B8547D"/>
    <w:rsid w:val="00B867EA"/>
    <w:rsid w:val="00B87F0C"/>
    <w:rsid w:val="00B90B02"/>
    <w:rsid w:val="00B96634"/>
    <w:rsid w:val="00BA16EE"/>
    <w:rsid w:val="00BA4DFF"/>
    <w:rsid w:val="00BA70CF"/>
    <w:rsid w:val="00BA765E"/>
    <w:rsid w:val="00BA7BBC"/>
    <w:rsid w:val="00BB30FB"/>
    <w:rsid w:val="00BB3B6C"/>
    <w:rsid w:val="00BB473D"/>
    <w:rsid w:val="00BC0AE6"/>
    <w:rsid w:val="00BC26BA"/>
    <w:rsid w:val="00BD0F20"/>
    <w:rsid w:val="00BD7AD2"/>
    <w:rsid w:val="00BE3AFC"/>
    <w:rsid w:val="00BE6CB7"/>
    <w:rsid w:val="00BF27E8"/>
    <w:rsid w:val="00BF409E"/>
    <w:rsid w:val="00BF4A15"/>
    <w:rsid w:val="00BF5936"/>
    <w:rsid w:val="00C0011E"/>
    <w:rsid w:val="00C0236A"/>
    <w:rsid w:val="00C0358C"/>
    <w:rsid w:val="00C07B38"/>
    <w:rsid w:val="00C107F1"/>
    <w:rsid w:val="00C10BD3"/>
    <w:rsid w:val="00C250D5"/>
    <w:rsid w:val="00C27AF6"/>
    <w:rsid w:val="00C33532"/>
    <w:rsid w:val="00C35666"/>
    <w:rsid w:val="00C35ECA"/>
    <w:rsid w:val="00C41863"/>
    <w:rsid w:val="00C42EDA"/>
    <w:rsid w:val="00C44BF5"/>
    <w:rsid w:val="00C5674F"/>
    <w:rsid w:val="00C60156"/>
    <w:rsid w:val="00C611F8"/>
    <w:rsid w:val="00C71699"/>
    <w:rsid w:val="00C722C6"/>
    <w:rsid w:val="00C75967"/>
    <w:rsid w:val="00C8114A"/>
    <w:rsid w:val="00C87596"/>
    <w:rsid w:val="00C918E9"/>
    <w:rsid w:val="00C92898"/>
    <w:rsid w:val="00C946B9"/>
    <w:rsid w:val="00C955BE"/>
    <w:rsid w:val="00CA15CC"/>
    <w:rsid w:val="00CA333E"/>
    <w:rsid w:val="00CA4340"/>
    <w:rsid w:val="00CA4CE2"/>
    <w:rsid w:val="00CB0574"/>
    <w:rsid w:val="00CB3A1A"/>
    <w:rsid w:val="00CB3AE5"/>
    <w:rsid w:val="00CB71FE"/>
    <w:rsid w:val="00CC3F4D"/>
    <w:rsid w:val="00CC3FCE"/>
    <w:rsid w:val="00CC7105"/>
    <w:rsid w:val="00CD23C1"/>
    <w:rsid w:val="00CD3A75"/>
    <w:rsid w:val="00CE5238"/>
    <w:rsid w:val="00CE5631"/>
    <w:rsid w:val="00CE6C3D"/>
    <w:rsid w:val="00CE7514"/>
    <w:rsid w:val="00CF0A19"/>
    <w:rsid w:val="00CF221D"/>
    <w:rsid w:val="00D01099"/>
    <w:rsid w:val="00D01171"/>
    <w:rsid w:val="00D011A5"/>
    <w:rsid w:val="00D034D7"/>
    <w:rsid w:val="00D050C3"/>
    <w:rsid w:val="00D14FC4"/>
    <w:rsid w:val="00D207B4"/>
    <w:rsid w:val="00D20F91"/>
    <w:rsid w:val="00D227C3"/>
    <w:rsid w:val="00D23307"/>
    <w:rsid w:val="00D24807"/>
    <w:rsid w:val="00D248DE"/>
    <w:rsid w:val="00D310E8"/>
    <w:rsid w:val="00D33768"/>
    <w:rsid w:val="00D44073"/>
    <w:rsid w:val="00D444B0"/>
    <w:rsid w:val="00D51DF9"/>
    <w:rsid w:val="00D600DD"/>
    <w:rsid w:val="00D61D9F"/>
    <w:rsid w:val="00D65CA9"/>
    <w:rsid w:val="00D666E8"/>
    <w:rsid w:val="00D7183D"/>
    <w:rsid w:val="00D7477B"/>
    <w:rsid w:val="00D769C9"/>
    <w:rsid w:val="00D77E1C"/>
    <w:rsid w:val="00D81299"/>
    <w:rsid w:val="00D82E4C"/>
    <w:rsid w:val="00D833CD"/>
    <w:rsid w:val="00D8542D"/>
    <w:rsid w:val="00D86C66"/>
    <w:rsid w:val="00D92043"/>
    <w:rsid w:val="00D945EB"/>
    <w:rsid w:val="00DA0A62"/>
    <w:rsid w:val="00DA4A25"/>
    <w:rsid w:val="00DA7FF6"/>
    <w:rsid w:val="00DC00BF"/>
    <w:rsid w:val="00DC3900"/>
    <w:rsid w:val="00DC5813"/>
    <w:rsid w:val="00DC6A71"/>
    <w:rsid w:val="00DC6CD3"/>
    <w:rsid w:val="00DD0737"/>
    <w:rsid w:val="00DD1F67"/>
    <w:rsid w:val="00DD30FD"/>
    <w:rsid w:val="00DD3761"/>
    <w:rsid w:val="00DD42FB"/>
    <w:rsid w:val="00DD6BBD"/>
    <w:rsid w:val="00DD7C7E"/>
    <w:rsid w:val="00DE0589"/>
    <w:rsid w:val="00DE3D97"/>
    <w:rsid w:val="00DE7E16"/>
    <w:rsid w:val="00DF3B84"/>
    <w:rsid w:val="00DF644B"/>
    <w:rsid w:val="00E014B0"/>
    <w:rsid w:val="00E0313A"/>
    <w:rsid w:val="00E0357D"/>
    <w:rsid w:val="00E07C38"/>
    <w:rsid w:val="00E10109"/>
    <w:rsid w:val="00E10AE3"/>
    <w:rsid w:val="00E124C9"/>
    <w:rsid w:val="00E12539"/>
    <w:rsid w:val="00E12C6C"/>
    <w:rsid w:val="00E14857"/>
    <w:rsid w:val="00E15E4E"/>
    <w:rsid w:val="00E16770"/>
    <w:rsid w:val="00E16931"/>
    <w:rsid w:val="00E16B32"/>
    <w:rsid w:val="00E235D0"/>
    <w:rsid w:val="00E3087B"/>
    <w:rsid w:val="00E328CA"/>
    <w:rsid w:val="00E34E6C"/>
    <w:rsid w:val="00E37486"/>
    <w:rsid w:val="00E37CF4"/>
    <w:rsid w:val="00E43122"/>
    <w:rsid w:val="00E470D1"/>
    <w:rsid w:val="00E47B55"/>
    <w:rsid w:val="00E528EA"/>
    <w:rsid w:val="00E54730"/>
    <w:rsid w:val="00E54A87"/>
    <w:rsid w:val="00E55A1E"/>
    <w:rsid w:val="00E55B11"/>
    <w:rsid w:val="00E570C0"/>
    <w:rsid w:val="00E579CB"/>
    <w:rsid w:val="00E62FEA"/>
    <w:rsid w:val="00E65BB5"/>
    <w:rsid w:val="00E663B3"/>
    <w:rsid w:val="00E71028"/>
    <w:rsid w:val="00E71156"/>
    <w:rsid w:val="00E71B83"/>
    <w:rsid w:val="00E7494A"/>
    <w:rsid w:val="00E74CF8"/>
    <w:rsid w:val="00E76A2E"/>
    <w:rsid w:val="00E80DCB"/>
    <w:rsid w:val="00E85585"/>
    <w:rsid w:val="00E85CB0"/>
    <w:rsid w:val="00E9012F"/>
    <w:rsid w:val="00E924AF"/>
    <w:rsid w:val="00E93691"/>
    <w:rsid w:val="00E9377B"/>
    <w:rsid w:val="00E95D44"/>
    <w:rsid w:val="00EA0413"/>
    <w:rsid w:val="00EA25CC"/>
    <w:rsid w:val="00EB186B"/>
    <w:rsid w:val="00EC0992"/>
    <w:rsid w:val="00EC70A7"/>
    <w:rsid w:val="00EC7659"/>
    <w:rsid w:val="00ED0774"/>
    <w:rsid w:val="00ED1C3E"/>
    <w:rsid w:val="00ED2DA8"/>
    <w:rsid w:val="00ED53B6"/>
    <w:rsid w:val="00EE069B"/>
    <w:rsid w:val="00EE38F0"/>
    <w:rsid w:val="00EE3B08"/>
    <w:rsid w:val="00EE41BF"/>
    <w:rsid w:val="00EE552C"/>
    <w:rsid w:val="00EE7661"/>
    <w:rsid w:val="00EF632F"/>
    <w:rsid w:val="00EF79EE"/>
    <w:rsid w:val="00F00D76"/>
    <w:rsid w:val="00F010F4"/>
    <w:rsid w:val="00F0360A"/>
    <w:rsid w:val="00F149E1"/>
    <w:rsid w:val="00F14F2B"/>
    <w:rsid w:val="00F161A7"/>
    <w:rsid w:val="00F20A87"/>
    <w:rsid w:val="00F240BB"/>
    <w:rsid w:val="00F24C8B"/>
    <w:rsid w:val="00F30F0B"/>
    <w:rsid w:val="00F423A3"/>
    <w:rsid w:val="00F42813"/>
    <w:rsid w:val="00F46E98"/>
    <w:rsid w:val="00F50FF7"/>
    <w:rsid w:val="00F514BC"/>
    <w:rsid w:val="00F57FED"/>
    <w:rsid w:val="00F67CDF"/>
    <w:rsid w:val="00F72125"/>
    <w:rsid w:val="00F7363F"/>
    <w:rsid w:val="00F771BB"/>
    <w:rsid w:val="00F82692"/>
    <w:rsid w:val="00F8457E"/>
    <w:rsid w:val="00F85001"/>
    <w:rsid w:val="00F85BB2"/>
    <w:rsid w:val="00F90613"/>
    <w:rsid w:val="00F91653"/>
    <w:rsid w:val="00F9196C"/>
    <w:rsid w:val="00F93312"/>
    <w:rsid w:val="00F9371D"/>
    <w:rsid w:val="00FA49D7"/>
    <w:rsid w:val="00FA67BA"/>
    <w:rsid w:val="00FA7564"/>
    <w:rsid w:val="00FB5278"/>
    <w:rsid w:val="00FB6FE6"/>
    <w:rsid w:val="00FC1E61"/>
    <w:rsid w:val="00FC57BB"/>
    <w:rsid w:val="00FC7879"/>
    <w:rsid w:val="00FD2B68"/>
    <w:rsid w:val="00FD77FD"/>
    <w:rsid w:val="00FE47BC"/>
    <w:rsid w:val="00FE6E8E"/>
    <w:rsid w:val="00FF2515"/>
    <w:rsid w:val="00FF348A"/>
    <w:rsid w:val="00FF68BC"/>
    <w:rsid w:val="00FF764A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7CFC3946"/>
  <w15:chartTrackingRefBased/>
  <w15:docId w15:val="{0F844CD3-DE1C-42E9-A3E6-DE86AF83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70DEB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6E87"/>
    <w:pPr>
      <w:keepNext/>
      <w:shd w:val="clear" w:color="auto" w:fill="FFFFFF"/>
      <w:spacing w:line="375" w:lineRule="atLeast"/>
      <w:outlineLvl w:val="0"/>
    </w:pPr>
    <w:rPr>
      <w:rFonts w:cs="Arial"/>
      <w:color w:val="70AD47" w:themeColor="accent6"/>
      <w:kern w:val="32"/>
      <w:szCs w:val="20"/>
      <w:shd w:val="clear" w:color="auto" w:fill="FFFFFF"/>
      <w:lang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0E0D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016ED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E570C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qFormat/>
    <w:rsid w:val="00016ED8"/>
    <w:pPr>
      <w:ind w:left="708"/>
    </w:pPr>
  </w:style>
  <w:style w:type="paragraph" w:customStyle="1" w:styleId="BodyText21">
    <w:name w:val="Body Text 21"/>
    <w:basedOn w:val="Navaden"/>
    <w:rsid w:val="00016E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 w:val="24"/>
      <w:szCs w:val="20"/>
      <w:lang w:eastAsia="sl-SI"/>
    </w:rPr>
  </w:style>
  <w:style w:type="character" w:customStyle="1" w:styleId="Naslov3Znak">
    <w:name w:val="Naslov 3 Znak"/>
    <w:link w:val="Naslov3"/>
    <w:rsid w:val="00016ED8"/>
    <w:rPr>
      <w:rFonts w:ascii="Arial" w:hAnsi="Arial" w:cs="Arial"/>
      <w:b/>
      <w:bCs/>
      <w:sz w:val="26"/>
      <w:szCs w:val="26"/>
      <w:lang w:val="en-US" w:eastAsia="en-US"/>
    </w:rPr>
  </w:style>
  <w:style w:type="paragraph" w:styleId="Besedilooblaka">
    <w:name w:val="Balloon Text"/>
    <w:basedOn w:val="Navaden"/>
    <w:link w:val="BesedilooblakaZnak"/>
    <w:rsid w:val="00AC6F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C6F2E"/>
    <w:rPr>
      <w:rFonts w:ascii="Segoe UI" w:hAnsi="Segoe UI" w:cs="Segoe UI"/>
      <w:sz w:val="18"/>
      <w:szCs w:val="18"/>
      <w:lang w:val="en-US" w:eastAsia="en-US"/>
    </w:rPr>
  </w:style>
  <w:style w:type="character" w:customStyle="1" w:styleId="apple-converted-space">
    <w:name w:val="apple-converted-space"/>
    <w:rsid w:val="00B67194"/>
  </w:style>
  <w:style w:type="character" w:customStyle="1" w:styleId="NogaZnak">
    <w:name w:val="Noga Znak"/>
    <w:link w:val="Noga"/>
    <w:uiPriority w:val="99"/>
    <w:rsid w:val="00245331"/>
    <w:rPr>
      <w:rFonts w:ascii="Arial" w:hAnsi="Arial"/>
      <w:szCs w:val="24"/>
      <w:lang w:val="en-US" w:eastAsia="en-US"/>
    </w:rPr>
  </w:style>
  <w:style w:type="character" w:styleId="tevilkastrani">
    <w:name w:val="page number"/>
    <w:rsid w:val="00F90613"/>
  </w:style>
  <w:style w:type="character" w:customStyle="1" w:styleId="Naslov5Znak">
    <w:name w:val="Naslov 5 Znak"/>
    <w:basedOn w:val="Privzetapisavaodstavka"/>
    <w:link w:val="Naslov5"/>
    <w:semiHidden/>
    <w:rsid w:val="00E570C0"/>
    <w:rPr>
      <w:rFonts w:asciiTheme="majorHAnsi" w:eastAsiaTheme="majorEastAsia" w:hAnsiTheme="majorHAnsi" w:cstheme="majorBidi"/>
      <w:color w:val="2E74B5" w:themeColor="accent1" w:themeShade="BF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511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443A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F67CDF"/>
    <w:pPr>
      <w:spacing w:after="150" w:line="240" w:lineRule="auto"/>
    </w:pPr>
    <w:rPr>
      <w:rFonts w:ascii="Times New Roman" w:hAnsi="Times New Roman"/>
      <w:sz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0E0DC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paragraph" w:customStyle="1" w:styleId="Razpisnaslog2">
    <w:name w:val="Razpisna slog 2"/>
    <w:basedOn w:val="Naslov2"/>
    <w:link w:val="Razpisnaslog2Znak"/>
    <w:qFormat/>
    <w:rsid w:val="00723190"/>
    <w:pPr>
      <w:keepLines w:val="0"/>
      <w:spacing w:before="240" w:after="60"/>
      <w:ind w:left="360" w:hanging="360"/>
      <w:jc w:val="both"/>
    </w:pPr>
    <w:rPr>
      <w:rFonts w:ascii="Arial" w:eastAsia="Times New Roman" w:hAnsi="Arial" w:cs="Arial"/>
      <w:b/>
      <w:bCs/>
      <w:i/>
      <w:iCs/>
      <w:color w:val="auto"/>
      <w:sz w:val="20"/>
      <w:szCs w:val="20"/>
      <w:lang w:eastAsia="sl-SI"/>
    </w:rPr>
  </w:style>
  <w:style w:type="character" w:customStyle="1" w:styleId="Razpisnaslog2Znak">
    <w:name w:val="Razpisna slog 2 Znak"/>
    <w:link w:val="Razpisnaslog2"/>
    <w:rsid w:val="00723190"/>
    <w:rPr>
      <w:rFonts w:ascii="Arial" w:hAnsi="Arial" w:cs="Arial"/>
      <w:b/>
      <w:bCs/>
      <w:i/>
      <w:iCs/>
    </w:rPr>
  </w:style>
  <w:style w:type="paragraph" w:styleId="Sprotnaopomba-besedilo">
    <w:name w:val="footnote text"/>
    <w:basedOn w:val="Navaden"/>
    <w:link w:val="Sprotnaopomba-besediloZnak"/>
    <w:rsid w:val="00B56593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56593"/>
    <w:rPr>
      <w:rFonts w:ascii="Arial" w:hAnsi="Arial"/>
      <w:lang w:val="en-US" w:eastAsia="en-US"/>
    </w:rPr>
  </w:style>
  <w:style w:type="character" w:styleId="Sprotnaopomba-sklic">
    <w:name w:val="footnote reference"/>
    <w:basedOn w:val="Privzetapisavaodstavka"/>
    <w:rsid w:val="00B56593"/>
    <w:rPr>
      <w:vertAlign w:val="superscript"/>
    </w:rPr>
  </w:style>
  <w:style w:type="character" w:styleId="Pripombasklic">
    <w:name w:val="annotation reference"/>
    <w:basedOn w:val="Privzetapisavaodstavka"/>
    <w:rsid w:val="00B5659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5659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56593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B565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56593"/>
    <w:rPr>
      <w:rFonts w:ascii="Arial" w:hAnsi="Arial"/>
      <w:b/>
      <w:bCs/>
      <w:lang w:val="en-US" w:eastAsia="en-US"/>
    </w:rPr>
  </w:style>
  <w:style w:type="paragraph" w:customStyle="1" w:styleId="tevilnatoka">
    <w:name w:val="tevilnatoka"/>
    <w:basedOn w:val="Navaden"/>
    <w:rsid w:val="00464959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">
    <w:name w:val="odstavek"/>
    <w:basedOn w:val="Navaden"/>
    <w:rsid w:val="00464959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alineazatevilnotoko">
    <w:name w:val="alineazatevilnotoko"/>
    <w:basedOn w:val="Navaden"/>
    <w:rsid w:val="00464959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10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1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6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94762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34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987861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508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9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17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229741">
                      <w:marLeft w:val="0"/>
                      <w:marRight w:val="0"/>
                      <w:marTop w:val="0"/>
                      <w:marBottom w:val="25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601773">
                              <w:marLeft w:val="-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45885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575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22438">
                              <w:marLeft w:val="0"/>
                              <w:marRight w:val="-4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843403">
                                  <w:marLeft w:val="0"/>
                                  <w:marRight w:val="49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994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E2E2E2"/>
                                        <w:left w:val="single" w:sz="6" w:space="23" w:color="E2E2E2"/>
                                        <w:bottom w:val="single" w:sz="6" w:space="8" w:color="E2E2E2"/>
                                        <w:right w:val="single" w:sz="6" w:space="23" w:color="E2E2E2"/>
                                      </w:divBdr>
                                      <w:divsChild>
                                        <w:div w:id="7741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489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921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par\Downloads\MNZ%20(1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FFAD5-BB01-40F6-AFC2-1DB119E1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 (1)</Template>
  <TotalTime>63</TotalTime>
  <Pages>2</Pages>
  <Words>293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Štupar  Martina</dc:creator>
  <cp:keywords/>
  <cp:lastModifiedBy>JURIŠIĆ Marko</cp:lastModifiedBy>
  <cp:revision>11</cp:revision>
  <cp:lastPrinted>2023-03-22T08:40:00Z</cp:lastPrinted>
  <dcterms:created xsi:type="dcterms:W3CDTF">2023-03-22T08:21:00Z</dcterms:created>
  <dcterms:modified xsi:type="dcterms:W3CDTF">2023-03-24T07:18:00Z</dcterms:modified>
</cp:coreProperties>
</file>